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4E2FCD" w14:textId="77777777" w:rsidR="000D2063" w:rsidRPr="00D60534" w:rsidRDefault="000D2063" w:rsidP="000713B0">
      <w:pPr>
        <w:rPr>
          <w:lang w:val="en-US"/>
        </w:rPr>
        <w:sectPr w:rsidR="000D2063" w:rsidRPr="00D60534"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919"/>
        <w:gridCol w:w="4435"/>
      </w:tblGrid>
      <w:tr w:rsidR="00A02C54" w:rsidRPr="000713B0" w14:paraId="46023B5A" w14:textId="77777777" w:rsidTr="003330D2">
        <w:trPr>
          <w:trHeight w:val="2551"/>
        </w:trPr>
        <w:tc>
          <w:tcPr>
            <w:tcW w:w="5074" w:type="dxa"/>
            <w:vAlign w:val="center"/>
          </w:tcPr>
          <w:p w14:paraId="378C9727" w14:textId="77777777" w:rsidR="00A02C54" w:rsidRPr="000713B0" w:rsidRDefault="00A02C54" w:rsidP="00CE74EB">
            <w:pPr>
              <w:pStyle w:val="af9"/>
            </w:pPr>
          </w:p>
        </w:tc>
        <w:tc>
          <w:tcPr>
            <w:tcW w:w="4496" w:type="dxa"/>
            <w:vAlign w:val="center"/>
          </w:tcPr>
          <w:p w14:paraId="086DE3B3" w14:textId="77777777" w:rsidR="00D31969" w:rsidRDefault="00D31969" w:rsidP="00D31969">
            <w:pPr>
              <w:pStyle w:val="af4"/>
            </w:pPr>
            <w:r>
              <w:t>УТВЕРЖДАЮ:</w:t>
            </w:r>
          </w:p>
          <w:p w14:paraId="7AC50631" w14:textId="77777777" w:rsidR="00D31969" w:rsidRDefault="00D31969" w:rsidP="00D31969">
            <w:pPr>
              <w:pStyle w:val="af4"/>
            </w:pPr>
            <w:r>
              <w:t>Директор Филиала ООО «Байкальская энергетическая компания»ТЭЦ-9</w:t>
            </w:r>
          </w:p>
          <w:p w14:paraId="738B8088" w14:textId="77777777" w:rsidR="00D31969" w:rsidRDefault="00D31969" w:rsidP="00D31969">
            <w:pPr>
              <w:pStyle w:val="af4"/>
            </w:pPr>
          </w:p>
          <w:p w14:paraId="278F782E" w14:textId="49CECFA0" w:rsidR="00A02C54" w:rsidRPr="000713B0" w:rsidRDefault="00D31969" w:rsidP="00D31969">
            <w:pPr>
              <w:pStyle w:val="af4"/>
            </w:pPr>
            <w:r>
              <w:t>_____________</w:t>
            </w:r>
            <w:proofErr w:type="spellStart"/>
            <w:r>
              <w:t>А.В.Нелюбов</w:t>
            </w:r>
            <w:proofErr w:type="spellEnd"/>
          </w:p>
        </w:tc>
      </w:tr>
      <w:tr w:rsidR="000D2063" w:rsidRPr="000713B0" w14:paraId="7DEB7444" w14:textId="77777777" w:rsidTr="00A02C54">
        <w:trPr>
          <w:trHeight w:val="2268"/>
        </w:trPr>
        <w:tc>
          <w:tcPr>
            <w:tcW w:w="9570" w:type="dxa"/>
            <w:gridSpan w:val="2"/>
            <w:vAlign w:val="center"/>
          </w:tcPr>
          <w:p w14:paraId="5EABBFD7" w14:textId="77777777" w:rsidR="005F70C1" w:rsidRPr="000713B0" w:rsidRDefault="005F70C1" w:rsidP="00A02C54">
            <w:pPr>
              <w:pStyle w:val="af0"/>
            </w:pPr>
          </w:p>
        </w:tc>
      </w:tr>
      <w:tr w:rsidR="00A02C54" w:rsidRPr="000713B0" w14:paraId="4068E717" w14:textId="77777777" w:rsidTr="00A02C54">
        <w:trPr>
          <w:trHeight w:val="5669"/>
        </w:trPr>
        <w:tc>
          <w:tcPr>
            <w:tcW w:w="9570" w:type="dxa"/>
            <w:gridSpan w:val="2"/>
            <w:vAlign w:val="center"/>
          </w:tcPr>
          <w:p w14:paraId="4CD85AC0" w14:textId="77777777" w:rsidR="00A02C54" w:rsidRPr="000713B0" w:rsidRDefault="00A02C54" w:rsidP="00A02C54">
            <w:pPr>
              <w:pStyle w:val="af0"/>
            </w:pPr>
            <w:r w:rsidRPr="000713B0">
              <w:t>Документация о закупке</w:t>
            </w:r>
          </w:p>
          <w:permStart w:id="1814319892" w:edGrp="everyone"/>
          <w:p w14:paraId="231E4FF1" w14:textId="7D933BE0" w:rsidR="00A02C54" w:rsidRPr="000713B0" w:rsidRDefault="00E40217" w:rsidP="00A02C54">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B39A4092A1EB406690C48587E69144C3"/>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D31969">
                  <w:t>об оказании услуг</w:t>
                </w:r>
              </w:sdtContent>
            </w:sdt>
            <w:permEnd w:id="1814319892"/>
            <w:r w:rsidR="00A02C54" w:rsidRPr="000713B0">
              <w:t xml:space="preserve"> </w:t>
            </w:r>
          </w:p>
          <w:p w14:paraId="5CEDA25F" w14:textId="402930BF" w:rsidR="00A02C54" w:rsidRPr="000713B0" w:rsidRDefault="00A02C54" w:rsidP="00A02C54">
            <w:pPr>
              <w:pStyle w:val="af1"/>
            </w:pPr>
            <w:r w:rsidRPr="000713B0">
              <w:t xml:space="preserve">для </w:t>
            </w:r>
            <w:permStart w:id="823750170" w:edGrp="everyone"/>
            <w:sdt>
              <w:sdtPr>
                <w:alias w:val="Подразделение (филиал) заказчика"/>
                <w:tag w:val="Подразделение (филиал) заказчика"/>
                <w:id w:val="1860077339"/>
                <w:placeholder>
                  <w:docPart w:val="D01069A996DC4D49943B00611B931695"/>
                </w:placeholder>
                <w15:color w:val="FFFF00"/>
              </w:sdtPr>
              <w:sdtEndPr>
                <w:rPr>
                  <w:noProof/>
                </w:rPr>
              </w:sdtEndPr>
              <w:sdtContent>
                <w:r w:rsidR="009D53FB">
                  <w:rPr>
                    <w:noProof/>
                  </w:rPr>
                  <w:fldChar w:fldCharType="begin"/>
                </w:r>
                <w:r w:rsidR="009D53FB">
                  <w:rPr>
                    <w:noProof/>
                  </w:rPr>
                  <w:instrText xml:space="preserve"> MERGEFIELD "Подразделение_филиал_заказчика" </w:instrText>
                </w:r>
                <w:r w:rsidR="009D53FB">
                  <w:rPr>
                    <w:noProof/>
                  </w:rPr>
                  <w:fldChar w:fldCharType="separate"/>
                </w:r>
                <w:r w:rsidR="0003406A">
                  <w:rPr>
                    <w:noProof/>
                  </w:rPr>
                  <w:t>«ПЭО_филиал_ТЭЦ-9»</w:t>
                </w:r>
                <w:r w:rsidR="009D53FB">
                  <w:rPr>
                    <w:noProof/>
                  </w:rPr>
                  <w:fldChar w:fldCharType="end"/>
                </w:r>
                <w:r w:rsidR="00185F75">
                  <w:t xml:space="preserve"> </w:t>
                </w:r>
                <w:r w:rsidR="009D53FB">
                  <w:rPr>
                    <w:noProof/>
                  </w:rPr>
                  <w:fldChar w:fldCharType="begin"/>
                </w:r>
                <w:r w:rsidR="009D53FB">
                  <w:rPr>
                    <w:noProof/>
                  </w:rPr>
                  <w:instrText xml:space="preserve"> MERGEFIELD "Заказчик" </w:instrText>
                </w:r>
                <w:r w:rsidR="009D53FB">
                  <w:rPr>
                    <w:noProof/>
                  </w:rPr>
                  <w:fldChar w:fldCharType="separate"/>
                </w:r>
                <w:r w:rsidR="0003406A">
                  <w:rPr>
                    <w:noProof/>
                  </w:rPr>
                  <w:t>«ООО "Байкальская энергетическая компания»</w:t>
                </w:r>
                <w:r w:rsidR="009D53FB">
                  <w:rPr>
                    <w:noProof/>
                  </w:rPr>
                  <w:fldChar w:fldCharType="end"/>
                </w:r>
              </w:sdtContent>
            </w:sdt>
            <w:permEnd w:id="823750170"/>
          </w:p>
          <w:p w14:paraId="237AFDD7" w14:textId="6855A245" w:rsidR="00A02C54" w:rsidRPr="00AE7A17" w:rsidRDefault="00A02C54" w:rsidP="00DD4C64">
            <w:pPr>
              <w:pStyle w:val="afd"/>
              <w:ind w:left="3402" w:right="3402"/>
            </w:pPr>
            <w:r w:rsidRPr="000713B0">
              <w:t>№</w:t>
            </w:r>
            <w:r w:rsidR="00F17814">
              <w:t xml:space="preserve"> </w:t>
            </w:r>
            <w:bookmarkStart w:id="0" w:name="НомерВПланеЗакупки"/>
            <w:permStart w:id="1133663462" w:edGrp="everyone"/>
            <w:sdt>
              <w:sdtPr>
                <w:alias w:val="Номер в плане закупок"/>
                <w:tag w:val="Номер в плане закупок"/>
                <w:id w:val="-1649282154"/>
                <w:placeholder>
                  <w:docPart w:val="2D210EDFB7C94CB5BEFC72F7397B7067"/>
                </w:placeholder>
                <w15:color w:val="FFFF00"/>
              </w:sdtPr>
              <w:sdtEndPr/>
              <w:sdtContent>
                <w:r w:rsidR="0043322C">
                  <w:rPr>
                    <w:noProof/>
                  </w:rPr>
                  <w:fldChar w:fldCharType="begin"/>
                </w:r>
                <w:r w:rsidR="0043322C">
                  <w:rPr>
                    <w:noProof/>
                  </w:rPr>
                  <w:instrText xml:space="preserve"> MERGEFIELD "Номер_плана_закупки" </w:instrText>
                </w:r>
                <w:r w:rsidR="0043322C">
                  <w:rPr>
                    <w:noProof/>
                  </w:rPr>
                  <w:fldChar w:fldCharType="separate"/>
                </w:r>
                <w:r w:rsidR="0003406A">
                  <w:rPr>
                    <w:noProof/>
                  </w:rPr>
                  <w:t>«</w:t>
                </w:r>
                <w:r w:rsidR="00B442BF">
                  <w:rPr>
                    <w:noProof/>
                  </w:rPr>
                  <w:t>1001</w:t>
                </w:r>
                <w:r w:rsidR="0003406A">
                  <w:rPr>
                    <w:noProof/>
                  </w:rPr>
                  <w:t>»</w:t>
                </w:r>
                <w:r w:rsidR="0043322C">
                  <w:rPr>
                    <w:noProof/>
                  </w:rPr>
                  <w:fldChar w:fldCharType="end"/>
                </w:r>
              </w:sdtContent>
            </w:sdt>
            <w:bookmarkEnd w:id="0"/>
            <w:permEnd w:id="1133663462"/>
          </w:p>
        </w:tc>
      </w:tr>
      <w:tr w:rsidR="00A02C54" w:rsidRPr="000713B0" w14:paraId="3730A1DB" w14:textId="77777777" w:rsidTr="003330D2">
        <w:trPr>
          <w:trHeight w:val="2268"/>
        </w:trPr>
        <w:tc>
          <w:tcPr>
            <w:tcW w:w="9570" w:type="dxa"/>
            <w:gridSpan w:val="2"/>
          </w:tcPr>
          <w:p w14:paraId="137629DC" w14:textId="77777777" w:rsidR="00A02C54" w:rsidRPr="000713B0" w:rsidRDefault="00A02C54" w:rsidP="00CE74EB">
            <w:pPr>
              <w:jc w:val="center"/>
            </w:pPr>
          </w:p>
        </w:tc>
      </w:tr>
    </w:tbl>
    <w:p w14:paraId="5FBE2C98" w14:textId="77777777" w:rsidR="005F70C1" w:rsidRPr="000713B0" w:rsidRDefault="005F70C1" w:rsidP="000713B0">
      <w:pPr>
        <w:sectPr w:rsidR="005F70C1" w:rsidRPr="000713B0" w:rsidSect="005F70C1">
          <w:type w:val="continuous"/>
          <w:pgSz w:w="11906" w:h="16838"/>
          <w:pgMar w:top="1134" w:right="851" w:bottom="1701" w:left="1701" w:header="709" w:footer="709" w:gutter="0"/>
          <w:cols w:space="708"/>
          <w:docGrid w:linePitch="360"/>
        </w:sectPr>
      </w:pPr>
    </w:p>
    <w:p w14:paraId="1DC19B7D" w14:textId="77777777" w:rsidR="003166F5" w:rsidRPr="003166F5" w:rsidRDefault="003166F5">
      <w:pPr>
        <w:pStyle w:val="16"/>
        <w:tabs>
          <w:tab w:val="right" w:leader="dot" w:pos="9629"/>
        </w:tabs>
        <w:rPr>
          <w:b/>
          <w:bCs/>
          <w:sz w:val="24"/>
          <w:szCs w:val="24"/>
        </w:rPr>
      </w:pPr>
      <w:r w:rsidRPr="003166F5">
        <w:rPr>
          <w:b/>
          <w:bCs/>
          <w:sz w:val="24"/>
          <w:szCs w:val="24"/>
        </w:rPr>
        <w:lastRenderedPageBreak/>
        <w:t>Оглавление:</w:t>
      </w:r>
    </w:p>
    <w:p w14:paraId="2776BCD7" w14:textId="166E5B52" w:rsidR="00321FCF" w:rsidRPr="00321FCF" w:rsidRDefault="003166F5">
      <w:pPr>
        <w:pStyle w:val="16"/>
        <w:tabs>
          <w:tab w:val="right" w:leader="dot" w:pos="9629"/>
        </w:tabs>
        <w:rPr>
          <w:noProof/>
          <w:sz w:val="24"/>
          <w:szCs w:val="22"/>
          <w:lang w:eastAsia="ru-RU"/>
        </w:rPr>
      </w:pPr>
      <w:r w:rsidRPr="00321FCF">
        <w:rPr>
          <w:sz w:val="26"/>
          <w:szCs w:val="24"/>
          <w:highlight w:val="lightGray"/>
        </w:rPr>
        <w:fldChar w:fldCharType="begin"/>
      </w:r>
      <w:r w:rsidRPr="00321FCF">
        <w:rPr>
          <w:sz w:val="26"/>
          <w:szCs w:val="24"/>
          <w:highlight w:val="lightGray"/>
        </w:rPr>
        <w:instrText xml:space="preserve"> TOC \o "1-1" \h \z \u </w:instrText>
      </w:r>
      <w:r w:rsidRPr="00321FCF">
        <w:rPr>
          <w:sz w:val="26"/>
          <w:szCs w:val="24"/>
          <w:highlight w:val="lightGray"/>
        </w:rPr>
        <w:fldChar w:fldCharType="separate"/>
      </w:r>
      <w:hyperlink w:anchor="_Toc143602460" w:history="1">
        <w:r w:rsidR="00321FCF" w:rsidRPr="00321FCF">
          <w:rPr>
            <w:rStyle w:val="ae"/>
            <w:noProof/>
            <w:sz w:val="22"/>
          </w:rPr>
          <w:t>1. Основная информация закупки</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_Toc143602460 \h </w:instrText>
        </w:r>
        <w:r w:rsidR="00321FCF" w:rsidRPr="00321FCF">
          <w:rPr>
            <w:noProof/>
            <w:webHidden/>
            <w:sz w:val="22"/>
          </w:rPr>
        </w:r>
        <w:r w:rsidR="00321FCF" w:rsidRPr="00321FCF">
          <w:rPr>
            <w:noProof/>
            <w:webHidden/>
            <w:sz w:val="22"/>
          </w:rPr>
          <w:fldChar w:fldCharType="separate"/>
        </w:r>
        <w:r w:rsidR="000E3472">
          <w:rPr>
            <w:noProof/>
            <w:webHidden/>
            <w:sz w:val="22"/>
          </w:rPr>
          <w:t>3</w:t>
        </w:r>
        <w:r w:rsidR="00321FCF" w:rsidRPr="00321FCF">
          <w:rPr>
            <w:noProof/>
            <w:webHidden/>
            <w:sz w:val="22"/>
          </w:rPr>
          <w:fldChar w:fldCharType="end"/>
        </w:r>
      </w:hyperlink>
    </w:p>
    <w:p w14:paraId="113740F3" w14:textId="5D261E69" w:rsidR="00321FCF" w:rsidRPr="00321FCF" w:rsidRDefault="00E40217">
      <w:pPr>
        <w:pStyle w:val="16"/>
        <w:tabs>
          <w:tab w:val="right" w:leader="dot" w:pos="9629"/>
        </w:tabs>
        <w:rPr>
          <w:noProof/>
          <w:sz w:val="24"/>
          <w:szCs w:val="22"/>
          <w:lang w:eastAsia="ru-RU"/>
        </w:rPr>
      </w:pPr>
      <w:hyperlink w:anchor="_Toc143602461" w:history="1">
        <w:r w:rsidR="00321FCF" w:rsidRPr="00321FCF">
          <w:rPr>
            <w:rStyle w:val="ae"/>
            <w:noProof/>
            <w:sz w:val="22"/>
          </w:rPr>
          <w:t>2. Основная информация проведения процедуры</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_Toc143602461 \h </w:instrText>
        </w:r>
        <w:r w:rsidR="00321FCF" w:rsidRPr="00321FCF">
          <w:rPr>
            <w:noProof/>
            <w:webHidden/>
            <w:sz w:val="22"/>
          </w:rPr>
        </w:r>
        <w:r w:rsidR="00321FCF" w:rsidRPr="00321FCF">
          <w:rPr>
            <w:noProof/>
            <w:webHidden/>
            <w:sz w:val="22"/>
          </w:rPr>
          <w:fldChar w:fldCharType="separate"/>
        </w:r>
        <w:r w:rsidR="000E3472">
          <w:rPr>
            <w:noProof/>
            <w:webHidden/>
            <w:sz w:val="22"/>
          </w:rPr>
          <w:t>5</w:t>
        </w:r>
        <w:r w:rsidR="00321FCF" w:rsidRPr="00321FCF">
          <w:rPr>
            <w:noProof/>
            <w:webHidden/>
            <w:sz w:val="22"/>
          </w:rPr>
          <w:fldChar w:fldCharType="end"/>
        </w:r>
      </w:hyperlink>
    </w:p>
    <w:p w14:paraId="0FC370A3" w14:textId="5D7850B0" w:rsidR="00321FCF" w:rsidRPr="00321FCF" w:rsidRDefault="00E40217">
      <w:pPr>
        <w:pStyle w:val="16"/>
        <w:tabs>
          <w:tab w:val="right" w:leader="dot" w:pos="9629"/>
        </w:tabs>
        <w:rPr>
          <w:noProof/>
          <w:sz w:val="24"/>
          <w:szCs w:val="22"/>
          <w:lang w:eastAsia="ru-RU"/>
        </w:rPr>
      </w:pPr>
      <w:hyperlink w:anchor="_Toc143602462" w:history="1">
        <w:r w:rsidR="00321FCF" w:rsidRPr="00321FCF">
          <w:rPr>
            <w:rStyle w:val="ae"/>
            <w:noProof/>
            <w:sz w:val="22"/>
          </w:rPr>
          <w:t>3. Требования к предложению участника</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_Toc143602462 \h </w:instrText>
        </w:r>
        <w:r w:rsidR="00321FCF" w:rsidRPr="00321FCF">
          <w:rPr>
            <w:noProof/>
            <w:webHidden/>
            <w:sz w:val="22"/>
          </w:rPr>
        </w:r>
        <w:r w:rsidR="00321FCF" w:rsidRPr="00321FCF">
          <w:rPr>
            <w:noProof/>
            <w:webHidden/>
            <w:sz w:val="22"/>
          </w:rPr>
          <w:fldChar w:fldCharType="separate"/>
        </w:r>
        <w:r w:rsidR="000E3472">
          <w:rPr>
            <w:noProof/>
            <w:webHidden/>
            <w:sz w:val="22"/>
          </w:rPr>
          <w:t>6</w:t>
        </w:r>
        <w:r w:rsidR="00321FCF" w:rsidRPr="00321FCF">
          <w:rPr>
            <w:noProof/>
            <w:webHidden/>
            <w:sz w:val="22"/>
          </w:rPr>
          <w:fldChar w:fldCharType="end"/>
        </w:r>
      </w:hyperlink>
    </w:p>
    <w:p w14:paraId="57C4E632" w14:textId="35D0D624" w:rsidR="00321FCF" w:rsidRPr="00321FCF" w:rsidRDefault="00E40217">
      <w:pPr>
        <w:pStyle w:val="16"/>
        <w:tabs>
          <w:tab w:val="right" w:leader="dot" w:pos="9629"/>
        </w:tabs>
        <w:rPr>
          <w:noProof/>
          <w:sz w:val="24"/>
          <w:szCs w:val="22"/>
          <w:lang w:eastAsia="ru-RU"/>
        </w:rPr>
      </w:pPr>
      <w:hyperlink w:anchor="_Toc143602463" w:history="1">
        <w:r w:rsidR="00321FCF" w:rsidRPr="00321FCF">
          <w:rPr>
            <w:rStyle w:val="ae"/>
            <w:noProof/>
            <w:sz w:val="22"/>
          </w:rPr>
          <w:t>4. Требования к участникам закупки</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_Toc143602463 \h </w:instrText>
        </w:r>
        <w:r w:rsidR="00321FCF" w:rsidRPr="00321FCF">
          <w:rPr>
            <w:noProof/>
            <w:webHidden/>
            <w:sz w:val="22"/>
          </w:rPr>
        </w:r>
        <w:r w:rsidR="00321FCF" w:rsidRPr="00321FCF">
          <w:rPr>
            <w:noProof/>
            <w:webHidden/>
            <w:sz w:val="22"/>
          </w:rPr>
          <w:fldChar w:fldCharType="separate"/>
        </w:r>
        <w:r w:rsidR="000E3472">
          <w:rPr>
            <w:noProof/>
            <w:webHidden/>
            <w:sz w:val="22"/>
          </w:rPr>
          <w:t>8</w:t>
        </w:r>
        <w:r w:rsidR="00321FCF" w:rsidRPr="00321FCF">
          <w:rPr>
            <w:noProof/>
            <w:webHidden/>
            <w:sz w:val="22"/>
          </w:rPr>
          <w:fldChar w:fldCharType="end"/>
        </w:r>
      </w:hyperlink>
    </w:p>
    <w:p w14:paraId="37BFE2DB" w14:textId="3DAD240C" w:rsidR="00321FCF" w:rsidRPr="00321FCF" w:rsidRDefault="00E40217">
      <w:pPr>
        <w:pStyle w:val="16"/>
        <w:tabs>
          <w:tab w:val="right" w:leader="dot" w:pos="9629"/>
        </w:tabs>
        <w:rPr>
          <w:noProof/>
          <w:sz w:val="24"/>
          <w:szCs w:val="22"/>
          <w:lang w:eastAsia="ru-RU"/>
        </w:rPr>
      </w:pPr>
      <w:hyperlink w:anchor="_Toc143602464" w:history="1">
        <w:r w:rsidR="00321FCF" w:rsidRPr="00321FCF">
          <w:rPr>
            <w:rStyle w:val="ae"/>
            <w:noProof/>
            <w:sz w:val="22"/>
          </w:rPr>
          <w:t>5. Требования к заявке на участие в закупке</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_Toc143602464 \h </w:instrText>
        </w:r>
        <w:r w:rsidR="00321FCF" w:rsidRPr="00321FCF">
          <w:rPr>
            <w:noProof/>
            <w:webHidden/>
            <w:sz w:val="22"/>
          </w:rPr>
        </w:r>
        <w:r w:rsidR="00321FCF" w:rsidRPr="00321FCF">
          <w:rPr>
            <w:noProof/>
            <w:webHidden/>
            <w:sz w:val="22"/>
          </w:rPr>
          <w:fldChar w:fldCharType="separate"/>
        </w:r>
        <w:r w:rsidR="000E3472">
          <w:rPr>
            <w:noProof/>
            <w:webHidden/>
            <w:sz w:val="22"/>
          </w:rPr>
          <w:t>13</w:t>
        </w:r>
        <w:r w:rsidR="00321FCF" w:rsidRPr="00321FCF">
          <w:rPr>
            <w:noProof/>
            <w:webHidden/>
            <w:sz w:val="22"/>
          </w:rPr>
          <w:fldChar w:fldCharType="end"/>
        </w:r>
      </w:hyperlink>
    </w:p>
    <w:p w14:paraId="576ECB77" w14:textId="35656CAC" w:rsidR="00321FCF" w:rsidRPr="00321FCF" w:rsidRDefault="00E40217">
      <w:pPr>
        <w:pStyle w:val="16"/>
        <w:tabs>
          <w:tab w:val="right" w:leader="dot" w:pos="9629"/>
        </w:tabs>
        <w:rPr>
          <w:noProof/>
          <w:sz w:val="24"/>
          <w:szCs w:val="22"/>
          <w:lang w:eastAsia="ru-RU"/>
        </w:rPr>
      </w:pPr>
      <w:hyperlink w:anchor="_Toc143602465" w:history="1">
        <w:r w:rsidR="00321FCF" w:rsidRPr="00321FCF">
          <w:rPr>
            <w:rStyle w:val="ae"/>
            <w:noProof/>
            <w:sz w:val="22"/>
          </w:rPr>
          <w:t>6. Обзор процедуры, участие в закупке</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_Toc143602465 \h </w:instrText>
        </w:r>
        <w:r w:rsidR="00321FCF" w:rsidRPr="00321FCF">
          <w:rPr>
            <w:noProof/>
            <w:webHidden/>
            <w:sz w:val="22"/>
          </w:rPr>
        </w:r>
        <w:r w:rsidR="00321FCF" w:rsidRPr="00321FCF">
          <w:rPr>
            <w:noProof/>
            <w:webHidden/>
            <w:sz w:val="22"/>
          </w:rPr>
          <w:fldChar w:fldCharType="separate"/>
        </w:r>
        <w:r w:rsidR="000E3472">
          <w:rPr>
            <w:noProof/>
            <w:webHidden/>
            <w:sz w:val="22"/>
          </w:rPr>
          <w:t>21</w:t>
        </w:r>
        <w:r w:rsidR="00321FCF" w:rsidRPr="00321FCF">
          <w:rPr>
            <w:noProof/>
            <w:webHidden/>
            <w:sz w:val="22"/>
          </w:rPr>
          <w:fldChar w:fldCharType="end"/>
        </w:r>
      </w:hyperlink>
    </w:p>
    <w:p w14:paraId="50808140" w14:textId="111D5D6B" w:rsidR="00321FCF" w:rsidRPr="00321FCF" w:rsidRDefault="00E40217">
      <w:pPr>
        <w:pStyle w:val="16"/>
        <w:tabs>
          <w:tab w:val="right" w:leader="dot" w:pos="9629"/>
        </w:tabs>
        <w:rPr>
          <w:noProof/>
          <w:sz w:val="24"/>
          <w:szCs w:val="22"/>
          <w:lang w:eastAsia="ru-RU"/>
        </w:rPr>
      </w:pPr>
      <w:hyperlink w:anchor="_Toc143602466" w:history="1">
        <w:r w:rsidR="00321FCF" w:rsidRPr="00321FCF">
          <w:rPr>
            <w:rStyle w:val="ae"/>
            <w:noProof/>
            <w:sz w:val="22"/>
          </w:rPr>
          <w:t>7. Рассмотрение заявок, выбор победителя, заключение договора</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_Toc143602466 \h </w:instrText>
        </w:r>
        <w:r w:rsidR="00321FCF" w:rsidRPr="00321FCF">
          <w:rPr>
            <w:noProof/>
            <w:webHidden/>
            <w:sz w:val="22"/>
          </w:rPr>
        </w:r>
        <w:r w:rsidR="00321FCF" w:rsidRPr="00321FCF">
          <w:rPr>
            <w:noProof/>
            <w:webHidden/>
            <w:sz w:val="22"/>
          </w:rPr>
          <w:fldChar w:fldCharType="separate"/>
        </w:r>
        <w:r w:rsidR="000E3472">
          <w:rPr>
            <w:noProof/>
            <w:webHidden/>
            <w:sz w:val="22"/>
          </w:rPr>
          <w:t>24</w:t>
        </w:r>
        <w:r w:rsidR="00321FCF" w:rsidRPr="00321FCF">
          <w:rPr>
            <w:noProof/>
            <w:webHidden/>
            <w:sz w:val="22"/>
          </w:rPr>
          <w:fldChar w:fldCharType="end"/>
        </w:r>
      </w:hyperlink>
    </w:p>
    <w:p w14:paraId="6CEB591A" w14:textId="3C26169B" w:rsidR="00321FCF" w:rsidRPr="00321FCF" w:rsidRDefault="00E40217">
      <w:pPr>
        <w:pStyle w:val="16"/>
        <w:tabs>
          <w:tab w:val="right" w:leader="dot" w:pos="9629"/>
        </w:tabs>
        <w:rPr>
          <w:noProof/>
          <w:sz w:val="24"/>
          <w:szCs w:val="22"/>
          <w:lang w:eastAsia="ru-RU"/>
        </w:rPr>
      </w:pPr>
      <w:hyperlink w:anchor="_Toc143602467" w:history="1">
        <w:r w:rsidR="00321FCF" w:rsidRPr="00321FCF">
          <w:rPr>
            <w:rStyle w:val="ae"/>
            <w:noProof/>
            <w:sz w:val="22"/>
          </w:rPr>
          <w:t>8. Критерии оценки заявок</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_Toc143602467 \h </w:instrText>
        </w:r>
        <w:r w:rsidR="00321FCF" w:rsidRPr="00321FCF">
          <w:rPr>
            <w:noProof/>
            <w:webHidden/>
            <w:sz w:val="22"/>
          </w:rPr>
        </w:r>
        <w:r w:rsidR="00321FCF" w:rsidRPr="00321FCF">
          <w:rPr>
            <w:noProof/>
            <w:webHidden/>
            <w:sz w:val="22"/>
          </w:rPr>
          <w:fldChar w:fldCharType="separate"/>
        </w:r>
        <w:r w:rsidR="000E3472">
          <w:rPr>
            <w:noProof/>
            <w:webHidden/>
            <w:sz w:val="22"/>
          </w:rPr>
          <w:t>30</w:t>
        </w:r>
        <w:r w:rsidR="00321FCF" w:rsidRPr="00321FCF">
          <w:rPr>
            <w:noProof/>
            <w:webHidden/>
            <w:sz w:val="22"/>
          </w:rPr>
          <w:fldChar w:fldCharType="end"/>
        </w:r>
      </w:hyperlink>
    </w:p>
    <w:p w14:paraId="1BC62705" w14:textId="77777777" w:rsidR="003166F5" w:rsidRDefault="003166F5">
      <w:pPr>
        <w:rPr>
          <w:rFonts w:eastAsia="Times New Roman" w:cs="Arial"/>
          <w:b/>
          <w:color w:val="000000" w:themeColor="text1"/>
          <w:sz w:val="24"/>
          <w:highlight w:val="lightGray"/>
          <w:lang w:eastAsia="ru-RU"/>
        </w:rPr>
      </w:pPr>
      <w:r w:rsidRPr="00321FCF">
        <w:rPr>
          <w:sz w:val="26"/>
          <w:szCs w:val="24"/>
          <w:highlight w:val="lightGray"/>
        </w:rPr>
        <w:fldChar w:fldCharType="end"/>
      </w:r>
      <w:r>
        <w:rPr>
          <w:highlight w:val="lightGray"/>
        </w:rPr>
        <w:br w:type="page"/>
      </w:r>
    </w:p>
    <w:p w14:paraId="1BD3A5F0" w14:textId="77777777" w:rsidR="00CA0E14" w:rsidRDefault="00CA0E14" w:rsidP="00321FCF">
      <w:pPr>
        <w:pStyle w:val="1"/>
        <w:numPr>
          <w:ilvl w:val="0"/>
          <w:numId w:val="18"/>
        </w:numPr>
      </w:pPr>
      <w:bookmarkStart w:id="1" w:name="_Toc143602460"/>
      <w:r>
        <w:lastRenderedPageBreak/>
        <w:t>Основная информация</w:t>
      </w:r>
      <w:r w:rsidR="005005BE">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EF1AD5" w:rsidRPr="000713B0" w14:paraId="17BE86B8" w14:textId="77777777"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Mar>
              <w:top w:w="0" w:type="nil"/>
            </w:tcMar>
          </w:tcPr>
          <w:p w14:paraId="2191A7BB" w14:textId="77777777" w:rsidR="00EF1AD5" w:rsidRPr="000713B0" w:rsidRDefault="00EF1AD5" w:rsidP="00186F7B">
            <w:pPr>
              <w:pStyle w:val="119"/>
            </w:pPr>
          </w:p>
        </w:tc>
        <w:tc>
          <w:tcPr>
            <w:tcW w:w="4394" w:type="dxa"/>
            <w:tcMar>
              <w:top w:w="0" w:type="nil"/>
            </w:tcMar>
          </w:tcPr>
          <w:p w14:paraId="6BDC659B" w14:textId="77777777" w:rsidR="00EF1AD5" w:rsidRPr="00F17814" w:rsidRDefault="00EF1AD5" w:rsidP="002F2A41">
            <w:r w:rsidRPr="000713B0">
              <w:t>Заказчик</w:t>
            </w:r>
          </w:p>
        </w:tc>
        <w:sdt>
          <w:sdtPr>
            <w:alias w:val="Заказчик"/>
            <w:tag w:val="Заказчик"/>
            <w:id w:val="-1598785106"/>
            <w:placeholder>
              <w:docPart w:val="FFC72ECC7C3D4F469B7E0010C6EFA621"/>
            </w:placeholder>
            <w15:color w:val="FFFF00"/>
          </w:sdtPr>
          <w:sdtEndPr/>
          <w:sdtContent>
            <w:tc>
              <w:tcPr>
                <w:tcW w:w="4395" w:type="dxa"/>
                <w:tcMar>
                  <w:top w:w="0" w:type="nil"/>
                </w:tcMar>
              </w:tcPr>
              <w:p w14:paraId="0132DFC0" w14:textId="57CE5DB2" w:rsidR="00EF1AD5" w:rsidRPr="000713B0" w:rsidRDefault="009D53FB" w:rsidP="00E828B0">
                <w:r>
                  <w:rPr>
                    <w:noProof/>
                  </w:rPr>
                  <w:fldChar w:fldCharType="begin"/>
                </w:r>
                <w:r>
                  <w:rPr>
                    <w:noProof/>
                  </w:rPr>
                  <w:instrText xml:space="preserve"> MERGEFIELD "Заказчик" </w:instrText>
                </w:r>
                <w:r>
                  <w:rPr>
                    <w:noProof/>
                  </w:rPr>
                  <w:fldChar w:fldCharType="separate"/>
                </w:r>
                <w:r w:rsidR="0003406A">
                  <w:rPr>
                    <w:noProof/>
                  </w:rPr>
                  <w:t xml:space="preserve">ООО "Байкальская энергетическая компания </w:t>
                </w:r>
                <w:r>
                  <w:rPr>
                    <w:noProof/>
                  </w:rPr>
                  <w:fldChar w:fldCharType="end"/>
                </w:r>
              </w:p>
            </w:tc>
          </w:sdtContent>
        </w:sdt>
      </w:tr>
      <w:tr w:rsidR="008F603B" w:rsidRPr="000713B0" w14:paraId="7A416CE3" w14:textId="77777777" w:rsidTr="009A2CC4">
        <w:trPr>
          <w:trHeight w:val="20"/>
        </w:trPr>
        <w:tc>
          <w:tcPr>
            <w:tcW w:w="851" w:type="dxa"/>
          </w:tcPr>
          <w:p w14:paraId="0342FCA4" w14:textId="77777777" w:rsidR="008F603B" w:rsidRPr="000713B0" w:rsidRDefault="008F603B" w:rsidP="00186F7B">
            <w:pPr>
              <w:pStyle w:val="119"/>
            </w:pPr>
          </w:p>
        </w:tc>
        <w:tc>
          <w:tcPr>
            <w:tcW w:w="4394" w:type="dxa"/>
          </w:tcPr>
          <w:p w14:paraId="3BE2DC9C" w14:textId="77777777" w:rsidR="008F603B" w:rsidRPr="000713B0" w:rsidRDefault="008F603B" w:rsidP="002F2A41">
            <w:r>
              <w:t>Подразделение (филиал) заказчика</w:t>
            </w:r>
          </w:p>
        </w:tc>
        <w:sdt>
          <w:sdtPr>
            <w:alias w:val="Подразделение (филиал) заказчика"/>
            <w:tag w:val="Подразделение (филиал) заказчика"/>
            <w:id w:val="-944313588"/>
            <w:placeholder>
              <w:docPart w:val="9F40BDB5DF234EBAA9115A95F589C710"/>
            </w:placeholder>
            <w15:color w:val="FFFF00"/>
          </w:sdtPr>
          <w:sdtEndPr/>
          <w:sdtContent>
            <w:tc>
              <w:tcPr>
                <w:tcW w:w="4395" w:type="dxa"/>
              </w:tcPr>
              <w:p w14:paraId="09361146" w14:textId="22ED653C" w:rsidR="008F603B" w:rsidRDefault="009D53FB" w:rsidP="00E828B0">
                <w:r>
                  <w:rPr>
                    <w:noProof/>
                  </w:rPr>
                  <w:fldChar w:fldCharType="begin"/>
                </w:r>
                <w:r>
                  <w:rPr>
                    <w:noProof/>
                  </w:rPr>
                  <w:instrText xml:space="preserve"> MERGEFIELD "Подразделение_филиал_заказчика" </w:instrText>
                </w:r>
                <w:r>
                  <w:rPr>
                    <w:noProof/>
                  </w:rPr>
                  <w:fldChar w:fldCharType="separate"/>
                </w:r>
                <w:r w:rsidR="0003406A">
                  <w:rPr>
                    <w:noProof/>
                  </w:rPr>
                  <w:t>ПЭО _филиал_ТЭЦ-9»</w:t>
                </w:r>
                <w:r>
                  <w:rPr>
                    <w:noProof/>
                  </w:rPr>
                  <w:fldChar w:fldCharType="end"/>
                </w:r>
              </w:p>
            </w:tc>
          </w:sdtContent>
        </w:sdt>
      </w:tr>
      <w:tr w:rsidR="0056005A" w:rsidRPr="000713B0" w14:paraId="37AF66AF" w14:textId="77777777" w:rsidTr="009A2CC4">
        <w:trPr>
          <w:trHeight w:val="709"/>
        </w:trPr>
        <w:tc>
          <w:tcPr>
            <w:tcW w:w="851" w:type="dxa"/>
            <w:shd w:val="clear" w:color="auto" w:fill="FFFFCD" w:themeFill="background2"/>
          </w:tcPr>
          <w:p w14:paraId="3AFB4517" w14:textId="77777777" w:rsidR="0056005A" w:rsidRPr="000713B0" w:rsidRDefault="0056005A" w:rsidP="00984AB2">
            <w:pPr>
              <w:pStyle w:val="119"/>
            </w:pPr>
          </w:p>
        </w:tc>
        <w:tc>
          <w:tcPr>
            <w:tcW w:w="4394" w:type="dxa"/>
            <w:shd w:val="clear" w:color="auto" w:fill="FFFFCD" w:themeFill="background2"/>
          </w:tcPr>
          <w:p w14:paraId="54964A50" w14:textId="77777777" w:rsidR="0056005A" w:rsidRPr="00810C39" w:rsidRDefault="0056005A" w:rsidP="00984AB2">
            <w:pPr>
              <w:rPr>
                <w:lang w:val="en-US"/>
              </w:rPr>
            </w:pPr>
            <w:r w:rsidRPr="000713B0">
              <w:t>Предмет договора</w:t>
            </w:r>
          </w:p>
        </w:tc>
        <w:tc>
          <w:tcPr>
            <w:tcW w:w="4395" w:type="dxa"/>
            <w:shd w:val="clear" w:color="auto" w:fill="FFFFCD" w:themeFill="background2"/>
          </w:tcPr>
          <w:p w14:paraId="24ADB96E" w14:textId="2295B56E" w:rsidR="0056005A" w:rsidRPr="000713B0" w:rsidRDefault="007D6706" w:rsidP="00E828B0">
            <w:pPr>
              <w:rPr>
                <w:highlight w:val="yellow"/>
              </w:rPr>
            </w:pPr>
            <w:r w:rsidRPr="007D6706">
              <w:t>Оказание услуг  по очистке дренажной канавы от зольных наносов в ПК 78-30 ТЭЦ-9</w:t>
            </w:r>
          </w:p>
        </w:tc>
      </w:tr>
      <w:tr w:rsidR="0056005A" w:rsidRPr="000713B0" w14:paraId="34C79B35" w14:textId="77777777" w:rsidTr="009A2CC4">
        <w:trPr>
          <w:trHeight w:val="20"/>
        </w:trPr>
        <w:tc>
          <w:tcPr>
            <w:tcW w:w="851" w:type="dxa"/>
            <w:shd w:val="clear" w:color="auto" w:fill="FFFFCD" w:themeFill="background2"/>
          </w:tcPr>
          <w:p w14:paraId="5F032A7A" w14:textId="77777777" w:rsidR="0056005A" w:rsidRPr="000713B0" w:rsidRDefault="0056005A" w:rsidP="00984AB2">
            <w:pPr>
              <w:pStyle w:val="119"/>
            </w:pPr>
          </w:p>
        </w:tc>
        <w:tc>
          <w:tcPr>
            <w:tcW w:w="4394" w:type="dxa"/>
            <w:shd w:val="clear" w:color="auto" w:fill="FFFFCD" w:themeFill="background2"/>
          </w:tcPr>
          <w:p w14:paraId="17818189" w14:textId="77777777" w:rsidR="0056005A" w:rsidRPr="000713B0" w:rsidRDefault="0056005A" w:rsidP="00984AB2">
            <w:r w:rsidRPr="000713B0">
              <w:t>Сведения о начальной (максимальной) цене договора (цена лота)</w:t>
            </w:r>
          </w:p>
        </w:tc>
        <w:bookmarkStart w:id="2" w:name="НМЦД"/>
        <w:tc>
          <w:tcPr>
            <w:tcW w:w="4395" w:type="dxa"/>
            <w:shd w:val="clear" w:color="auto" w:fill="FFFFCD" w:themeFill="background2"/>
          </w:tcPr>
          <w:p w14:paraId="5E5317DE" w14:textId="0E711DDE" w:rsidR="0056005A" w:rsidRPr="00705864" w:rsidRDefault="00E40217" w:rsidP="008B4448">
            <w:sdt>
              <w:sdtPr>
                <w:rPr>
                  <w:noProof/>
                </w:rPr>
                <w:alias w:val="НМЦД"/>
                <w:tag w:val="НМЦД"/>
                <w:id w:val="-1900275233"/>
                <w:placeholder>
                  <w:docPart w:val="98AD9CC1ABCB42109FEDABECC4C8BDBA"/>
                </w:placeholder>
                <w15:color w:val="FFFF00"/>
              </w:sdtPr>
              <w:sdtEndPr/>
              <w:sdtContent>
                <w:sdt>
                  <w:sdtPr>
                    <w:rPr>
                      <w:noProof/>
                    </w:rPr>
                    <w:alias w:val="НМЦД"/>
                    <w:tag w:val="НМЦД"/>
                    <w:id w:val="-1567260994"/>
                    <w:placeholder>
                      <w:docPart w:val="5F6646A80A9349039635A284A74ECD9E"/>
                    </w:placeholder>
                    <w15:color w:val="FFFF00"/>
                  </w:sdtPr>
                  <w:sdtEndPr/>
                  <w:sdtContent>
                    <w:r w:rsidR="00BF0479">
                      <w:rPr>
                        <w:noProof/>
                      </w:rPr>
                      <w:t>504 692,79</w:t>
                    </w:r>
                  </w:sdtContent>
                </w:sdt>
              </w:sdtContent>
            </w:sdt>
            <w:r w:rsidR="0056005A" w:rsidRPr="00212FD0">
              <w:t xml:space="preserve"> </w:t>
            </w:r>
            <w:sdt>
              <w:sdtPr>
                <w:id w:val="-881862757"/>
                <w:placeholder>
                  <w:docPart w:val="93F08529997249A0AEA3FDAB40AE5E03"/>
                </w:placeholder>
                <w15:color w:val="FFFF00"/>
                <w:comboBox>
                  <w:listItem w:displayText="без учета НДС" w:value="без учета НДС"/>
                  <w:listItem w:displayText="с учетом НДС" w:value="с учетом НДС"/>
                </w:comboBox>
              </w:sdtPr>
              <w:sdtEndPr/>
              <w:sdtContent>
                <w:r w:rsidR="0079741D">
                  <w:t>рублей без учета НДС</w:t>
                </w:r>
              </w:sdtContent>
            </w:sdt>
            <w:bookmarkEnd w:id="2"/>
          </w:p>
        </w:tc>
      </w:tr>
      <w:tr w:rsidR="0056005A" w:rsidRPr="000713B0" w14:paraId="45EA5CF2" w14:textId="77777777" w:rsidTr="009A2CC4">
        <w:trPr>
          <w:trHeight w:val="20"/>
        </w:trPr>
        <w:tc>
          <w:tcPr>
            <w:tcW w:w="851" w:type="dxa"/>
            <w:shd w:val="clear" w:color="auto" w:fill="FFFFCD" w:themeFill="background2"/>
          </w:tcPr>
          <w:p w14:paraId="689A07E2" w14:textId="77777777" w:rsidR="0056005A" w:rsidRPr="000713B0" w:rsidRDefault="0056005A" w:rsidP="00984AB2">
            <w:pPr>
              <w:pStyle w:val="119"/>
            </w:pPr>
          </w:p>
        </w:tc>
        <w:tc>
          <w:tcPr>
            <w:tcW w:w="4394" w:type="dxa"/>
            <w:shd w:val="clear" w:color="auto" w:fill="FFFFCD" w:themeFill="background2"/>
          </w:tcPr>
          <w:p w14:paraId="782D5BD0" w14:textId="77777777" w:rsidR="0056005A" w:rsidRPr="00974B72" w:rsidRDefault="0056005A" w:rsidP="00984AB2">
            <w:pPr>
              <w:rPr>
                <w:lang w:val="en-US"/>
              </w:rPr>
            </w:pPr>
            <w:r w:rsidRPr="000713B0">
              <w:t>НДС, рублей</w:t>
            </w:r>
          </w:p>
        </w:tc>
        <w:tc>
          <w:tcPr>
            <w:tcW w:w="4395" w:type="dxa"/>
            <w:shd w:val="clear" w:color="auto" w:fill="FFFFCD" w:themeFill="background2"/>
          </w:tcPr>
          <w:p w14:paraId="7F283E48" w14:textId="542B88AB" w:rsidR="0056005A" w:rsidRPr="000713B0" w:rsidRDefault="00475F6E" w:rsidP="00E828B0">
            <w:r>
              <w:rPr>
                <w:noProof/>
              </w:rPr>
              <w:t>1</w:t>
            </w:r>
            <w:r w:rsidR="00BF0479">
              <w:rPr>
                <w:noProof/>
              </w:rPr>
              <w:t>00</w:t>
            </w:r>
            <w:r>
              <w:rPr>
                <w:noProof/>
              </w:rPr>
              <w:t> 9</w:t>
            </w:r>
            <w:r w:rsidR="00BF0479">
              <w:rPr>
                <w:noProof/>
              </w:rPr>
              <w:t>38</w:t>
            </w:r>
            <w:r>
              <w:rPr>
                <w:noProof/>
              </w:rPr>
              <w:t>,</w:t>
            </w:r>
            <w:r w:rsidR="00BF0479">
              <w:rPr>
                <w:noProof/>
              </w:rPr>
              <w:t>56</w:t>
            </w:r>
          </w:p>
        </w:tc>
      </w:tr>
      <w:tr w:rsidR="00D55702" w:rsidRPr="000713B0" w14:paraId="314E9401" w14:textId="77777777" w:rsidTr="009A2CC4">
        <w:trPr>
          <w:trHeight w:val="20"/>
        </w:trPr>
        <w:tc>
          <w:tcPr>
            <w:tcW w:w="851" w:type="dxa"/>
            <w:shd w:val="clear" w:color="auto" w:fill="FFFFCD" w:themeFill="background2"/>
          </w:tcPr>
          <w:p w14:paraId="4AFC9571" w14:textId="77777777" w:rsidR="00D55702" w:rsidRPr="000713B0" w:rsidRDefault="00D55702" w:rsidP="00BD4BC1">
            <w:pPr>
              <w:pStyle w:val="119"/>
            </w:pPr>
          </w:p>
        </w:tc>
        <w:tc>
          <w:tcPr>
            <w:tcW w:w="4394" w:type="dxa"/>
            <w:shd w:val="clear" w:color="auto" w:fill="FFFFCD" w:themeFill="background2"/>
          </w:tcPr>
          <w:p w14:paraId="56FDEE9C" w14:textId="77777777" w:rsidR="00D55702" w:rsidRDefault="00D55702" w:rsidP="00BD4BC1">
            <w:r>
              <w:t>Максимально допустимый размер аванса</w:t>
            </w:r>
          </w:p>
        </w:tc>
        <w:tc>
          <w:tcPr>
            <w:tcW w:w="4395" w:type="dxa"/>
            <w:shd w:val="clear" w:color="auto" w:fill="FFFFCD" w:themeFill="background2"/>
          </w:tcPr>
          <w:p w14:paraId="66B7B95A" w14:textId="3BF16497" w:rsidR="00D55702" w:rsidRDefault="0003406A" w:rsidP="00BD4BC1">
            <w:pPr>
              <w:rPr>
                <w:noProof/>
              </w:rPr>
            </w:pPr>
            <w:r>
              <w:rPr>
                <w:noProof/>
              </w:rPr>
              <w:t>нет</w:t>
            </w:r>
            <w:r w:rsidR="00D55702">
              <w:rPr>
                <w:noProof/>
              </w:rPr>
              <w:fldChar w:fldCharType="begin"/>
            </w:r>
            <w:r w:rsidR="00D55702">
              <w:rPr>
                <w:noProof/>
              </w:rPr>
              <w:instrText xml:space="preserve"> MERGEFIELD "Аванс" </w:instrText>
            </w:r>
            <w:r w:rsidR="00E40217">
              <w:rPr>
                <w:noProof/>
              </w:rPr>
              <w:fldChar w:fldCharType="separate"/>
            </w:r>
            <w:r w:rsidR="00D55702">
              <w:rPr>
                <w:noProof/>
              </w:rPr>
              <w:fldChar w:fldCharType="end"/>
            </w:r>
          </w:p>
        </w:tc>
      </w:tr>
      <w:tr w:rsidR="00BD4BC1" w:rsidRPr="000713B0" w14:paraId="76376950" w14:textId="77777777" w:rsidTr="009A2CC4">
        <w:trPr>
          <w:trHeight w:val="20"/>
        </w:trPr>
        <w:tc>
          <w:tcPr>
            <w:tcW w:w="851" w:type="dxa"/>
            <w:shd w:val="clear" w:color="auto" w:fill="FFFFCD" w:themeFill="background2"/>
          </w:tcPr>
          <w:p w14:paraId="2E90A9D4" w14:textId="77777777" w:rsidR="00BD4BC1" w:rsidRPr="000713B0" w:rsidRDefault="00BD4BC1" w:rsidP="00BD4BC1">
            <w:pPr>
              <w:pStyle w:val="119"/>
            </w:pPr>
          </w:p>
        </w:tc>
        <w:tc>
          <w:tcPr>
            <w:tcW w:w="4394" w:type="dxa"/>
            <w:shd w:val="clear" w:color="auto" w:fill="FFFFCD" w:themeFill="background2"/>
          </w:tcPr>
          <w:p w14:paraId="7ECFFE15" w14:textId="77777777" w:rsidR="00BD4BC1" w:rsidRPr="00CD41A9" w:rsidRDefault="00BD4BC1" w:rsidP="00BD4BC1">
            <w:r>
              <w:t>В том числе в закупке предусмотрены товары производства РФ</w:t>
            </w:r>
          </w:p>
        </w:tc>
        <w:tc>
          <w:tcPr>
            <w:tcW w:w="4395" w:type="dxa"/>
            <w:shd w:val="clear" w:color="auto" w:fill="FFFFCD" w:themeFill="background2"/>
          </w:tcPr>
          <w:p w14:paraId="0C536431" w14:textId="0C0B7C94" w:rsidR="00BD4BC1" w:rsidRDefault="00BD4BC1" w:rsidP="00BD4BC1">
            <w:pPr>
              <w:rPr>
                <w:noProof/>
              </w:rPr>
            </w:pPr>
            <w:r>
              <w:rPr>
                <w:noProof/>
              </w:rPr>
              <w:fldChar w:fldCharType="begin"/>
            </w:r>
            <w:r>
              <w:rPr>
                <w:noProof/>
              </w:rPr>
              <w:instrText xml:space="preserve"> MERGEFIELD "В_том_числе_в_закупке_предусмотрены_тов" </w:instrText>
            </w:r>
            <w:r>
              <w:rPr>
                <w:noProof/>
              </w:rPr>
              <w:fldChar w:fldCharType="separate"/>
            </w:r>
            <w:r w:rsidR="00830434">
              <w:rPr>
                <w:noProof/>
              </w:rPr>
              <w:t xml:space="preserve">да </w:t>
            </w:r>
            <w:r>
              <w:rPr>
                <w:noProof/>
              </w:rPr>
              <w:fldChar w:fldCharType="end"/>
            </w:r>
          </w:p>
        </w:tc>
      </w:tr>
      <w:tr w:rsidR="00BD4BC1" w:rsidRPr="000713B0" w14:paraId="176F641C" w14:textId="77777777" w:rsidTr="009A2CC4">
        <w:trPr>
          <w:trHeight w:val="20"/>
        </w:trPr>
        <w:tc>
          <w:tcPr>
            <w:tcW w:w="851" w:type="dxa"/>
            <w:shd w:val="clear" w:color="auto" w:fill="FFFFCD" w:themeFill="background2"/>
          </w:tcPr>
          <w:p w14:paraId="46D02723" w14:textId="77777777" w:rsidR="00BD4BC1" w:rsidRPr="000713B0" w:rsidRDefault="00BD4BC1" w:rsidP="00BD4BC1">
            <w:pPr>
              <w:pStyle w:val="119"/>
            </w:pPr>
          </w:p>
        </w:tc>
        <w:tc>
          <w:tcPr>
            <w:tcW w:w="4394" w:type="dxa"/>
            <w:shd w:val="clear" w:color="auto" w:fill="FFFFCD" w:themeFill="background2"/>
          </w:tcPr>
          <w:p w14:paraId="3A7A33F8" w14:textId="77777777" w:rsidR="00BD4BC1" w:rsidRPr="00CD41A9" w:rsidRDefault="00806609" w:rsidP="00BD4BC1">
            <w:r w:rsidRPr="00806609">
              <w:t>Кроме того цена материалов (в т.ч. оборудования), предоставляемых заказчиком</w:t>
            </w:r>
          </w:p>
        </w:tc>
        <w:tc>
          <w:tcPr>
            <w:tcW w:w="4395" w:type="dxa"/>
            <w:shd w:val="clear" w:color="auto" w:fill="FFFFCD" w:themeFill="background2"/>
          </w:tcPr>
          <w:p w14:paraId="7D288B27" w14:textId="5C930824" w:rsidR="00BD4BC1" w:rsidRDefault="00651D74" w:rsidP="00BD4BC1">
            <w:pPr>
              <w:rPr>
                <w:noProof/>
              </w:rPr>
            </w:pPr>
            <w:r>
              <w:rPr>
                <w:noProof/>
              </w:rPr>
              <w:t>0</w:t>
            </w:r>
          </w:p>
        </w:tc>
      </w:tr>
      <w:tr w:rsidR="00BD4BC1" w:rsidRPr="000713B0" w14:paraId="7BDD312F" w14:textId="77777777" w:rsidTr="00BD4BC1">
        <w:trPr>
          <w:trHeight w:val="787"/>
        </w:trPr>
        <w:tc>
          <w:tcPr>
            <w:tcW w:w="851" w:type="dxa"/>
          </w:tcPr>
          <w:p w14:paraId="27605346" w14:textId="77777777" w:rsidR="00BD4BC1" w:rsidRPr="000713B0" w:rsidRDefault="00BD4BC1" w:rsidP="00BD4BC1">
            <w:pPr>
              <w:pStyle w:val="119"/>
            </w:pPr>
          </w:p>
        </w:tc>
        <w:tc>
          <w:tcPr>
            <w:tcW w:w="4394" w:type="dxa"/>
          </w:tcPr>
          <w:p w14:paraId="35677AC0" w14:textId="77777777" w:rsidR="00BD4BC1" w:rsidRPr="00330B11" w:rsidRDefault="00BD4BC1" w:rsidP="00BD4BC1">
            <w:r w:rsidRPr="00CD41A9">
              <w:t>Краткое описание предмета закупки</w:t>
            </w:r>
          </w:p>
        </w:tc>
        <w:tc>
          <w:tcPr>
            <w:tcW w:w="4395" w:type="dxa"/>
          </w:tcPr>
          <w:p w14:paraId="5DDCD4D1" w14:textId="37EEABE9" w:rsidR="00BD4BC1" w:rsidRDefault="00053539" w:rsidP="00BD4BC1">
            <w:pPr>
              <w:rPr>
                <w:noProof/>
              </w:rPr>
            </w:pPr>
            <w:r>
              <w:rPr>
                <w:noProof/>
              </w:rPr>
              <w:t xml:space="preserve">очистка дна дренажной канавы  от мокрого, вязкого увлажненного грунта, </w:t>
            </w:r>
            <w:r w:rsidR="00C0028C">
              <w:rPr>
                <w:noProof/>
              </w:rPr>
              <w:t>перевозка грунта</w:t>
            </w:r>
          </w:p>
        </w:tc>
      </w:tr>
      <w:tr w:rsidR="00C4575E" w:rsidRPr="000713B0" w14:paraId="64D96F7C" w14:textId="77777777" w:rsidTr="008B7720">
        <w:trPr>
          <w:trHeight w:val="567"/>
        </w:trPr>
        <w:tc>
          <w:tcPr>
            <w:tcW w:w="851" w:type="dxa"/>
          </w:tcPr>
          <w:p w14:paraId="6FB4E16A" w14:textId="77777777" w:rsidR="00C4575E" w:rsidRPr="000713B0" w:rsidRDefault="00C4575E" w:rsidP="00C4575E">
            <w:pPr>
              <w:pStyle w:val="119"/>
            </w:pPr>
          </w:p>
        </w:tc>
        <w:tc>
          <w:tcPr>
            <w:tcW w:w="4394" w:type="dxa"/>
          </w:tcPr>
          <w:p w14:paraId="09389DC4" w14:textId="77777777" w:rsidR="00C4575E" w:rsidRPr="00C4575E" w:rsidRDefault="00C4575E" w:rsidP="00C4575E">
            <w:r w:rsidRPr="00C4575E">
              <w:t>Рассмотрение альтернативных предложений</w:t>
            </w:r>
          </w:p>
        </w:tc>
        <w:tc>
          <w:tcPr>
            <w:tcW w:w="4395" w:type="dxa"/>
          </w:tcPr>
          <w:p w14:paraId="5C091E3A" w14:textId="345E198F" w:rsidR="00C4575E" w:rsidRPr="00C4575E" w:rsidRDefault="0003406A" w:rsidP="00C4575E">
            <w:pPr>
              <w:rPr>
                <w:noProof/>
              </w:rPr>
            </w:pPr>
            <w:r>
              <w:rPr>
                <w:noProof/>
              </w:rPr>
              <w:t>Не предусмотрено</w:t>
            </w:r>
          </w:p>
        </w:tc>
      </w:tr>
      <w:tr w:rsidR="00BD4BC1" w:rsidRPr="000713B0" w14:paraId="5DF73FE8" w14:textId="77777777" w:rsidTr="009A2CC4">
        <w:trPr>
          <w:trHeight w:val="20"/>
        </w:trPr>
        <w:tc>
          <w:tcPr>
            <w:tcW w:w="851" w:type="dxa"/>
          </w:tcPr>
          <w:p w14:paraId="0496CEC7" w14:textId="77777777" w:rsidR="00BD4BC1" w:rsidRPr="000713B0" w:rsidRDefault="00BD4BC1" w:rsidP="00BD4BC1">
            <w:pPr>
              <w:pStyle w:val="119"/>
            </w:pPr>
          </w:p>
        </w:tc>
        <w:tc>
          <w:tcPr>
            <w:tcW w:w="4394" w:type="dxa"/>
          </w:tcPr>
          <w:p w14:paraId="28875CE5" w14:textId="77777777" w:rsidR="00BD4BC1" w:rsidRPr="00621399" w:rsidRDefault="00BD4BC1" w:rsidP="00BD4BC1">
            <w:pPr>
              <w:rPr>
                <w:lang w:val="en-US"/>
              </w:rPr>
            </w:pPr>
            <w:r w:rsidRPr="000713B0">
              <w:t>Способ закупки</w:t>
            </w:r>
          </w:p>
        </w:tc>
        <w:sdt>
          <w:sdtPr>
            <w:rPr>
              <w:noProof/>
            </w:rPr>
            <w:alias w:val="Способ закупки"/>
            <w:tag w:val="Способ закупки"/>
            <w:id w:val="1744752774"/>
            <w:placeholder>
              <w:docPart w:val="57975BA892F24D2C9515E863D88565CF"/>
            </w:placeholder>
            <w15:color w:val="FFFF00"/>
          </w:sdtPr>
          <w:sdtEndPr/>
          <w:sdtContent>
            <w:tc>
              <w:tcPr>
                <w:tcW w:w="4395" w:type="dxa"/>
              </w:tcPr>
              <w:p w14:paraId="6C03844C" w14:textId="48FB99FC" w:rsidR="00BD4BC1" w:rsidRPr="000713B0" w:rsidRDefault="0079741D" w:rsidP="00BD4BC1">
                <w:pPr>
                  <w:rPr>
                    <w:noProof/>
                  </w:rPr>
                </w:pPr>
                <w:r>
                  <w:rPr>
                    <w:noProof/>
                  </w:rPr>
                  <w:t>Электронный конкурс СМСП</w:t>
                </w:r>
              </w:p>
            </w:tc>
          </w:sdtContent>
        </w:sdt>
      </w:tr>
      <w:tr w:rsidR="00BD4BC1" w:rsidRPr="000713B0" w14:paraId="7B31108A" w14:textId="77777777" w:rsidTr="009A2CC4">
        <w:tblPrEx>
          <w:tblLook w:val="0640" w:firstRow="0" w:lastRow="1" w:firstColumn="0" w:lastColumn="0" w:noHBand="1" w:noVBand="1"/>
        </w:tblPrEx>
        <w:trPr>
          <w:trHeight w:val="20"/>
        </w:trPr>
        <w:tc>
          <w:tcPr>
            <w:tcW w:w="851" w:type="dxa"/>
            <w:shd w:val="clear" w:color="auto" w:fill="FFFFCD" w:themeFill="background2"/>
          </w:tcPr>
          <w:p w14:paraId="715BA17D" w14:textId="77777777" w:rsidR="00BD4BC1" w:rsidRPr="000713B0" w:rsidRDefault="00BD4BC1" w:rsidP="00BD4BC1">
            <w:pPr>
              <w:pStyle w:val="119"/>
            </w:pPr>
          </w:p>
        </w:tc>
        <w:tc>
          <w:tcPr>
            <w:tcW w:w="4394" w:type="dxa"/>
            <w:shd w:val="clear" w:color="auto" w:fill="FFFFCD" w:themeFill="background2"/>
          </w:tcPr>
          <w:p w14:paraId="634F1C10" w14:textId="77777777" w:rsidR="00BD4BC1" w:rsidRDefault="00BD4BC1" w:rsidP="00BD4BC1">
            <w:r>
              <w:t>Электронная площадка проведения закупки (ЭТП)</w:t>
            </w:r>
          </w:p>
        </w:tc>
        <w:tc>
          <w:tcPr>
            <w:tcW w:w="4395" w:type="dxa"/>
            <w:shd w:val="clear" w:color="auto" w:fill="FFFFCD" w:themeFill="background2"/>
          </w:tcPr>
          <w:bookmarkStart w:id="3" w:name="ЭФ" w:displacedByCustomXml="next"/>
          <w:sdt>
            <w:sdtPr>
              <w:alias w:val="ЭТП и адрес ЭТП"/>
              <w:tag w:val="ЭТП и адрес ЭТП"/>
              <w:id w:val="186180814"/>
              <w:placeholder>
                <w:docPart w:val="858934837EDA4CC2ACA5D14214E4DDA0"/>
              </w:placeholder>
              <w15:color w:val="FFFF00"/>
            </w:sdtPr>
            <w:sdtEndPr/>
            <w:sdtContent>
              <w:sdt>
                <w:sdtPr>
                  <w:alias w:val="Место вскрытия заявок"/>
                  <w:tag w:val="Место вскрытия заявок"/>
                  <w:id w:val="1920366224"/>
                  <w:placeholder>
                    <w:docPart w:val="8F1A9004E41140558FB8FCEBEE834A85"/>
                  </w:placeholder>
                  <w15:color w:val="FFFF00"/>
                </w:sdtPr>
                <w:sdtEndPr/>
                <w:sdtContent>
                  <w:sdt>
                    <w:sdtPr>
                      <w:id w:val="-1252200061"/>
                      <w:placeholder>
                        <w:docPart w:val="AEB97CC797814FEC8253EF726E065B66"/>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14:paraId="6CF48221" w14:textId="464C736C" w:rsidR="00BD4BC1" w:rsidRPr="00EB3AC5" w:rsidRDefault="0003406A" w:rsidP="00BD4BC1">
                        <w:proofErr w:type="spellStart"/>
                        <w:r>
                          <w:t>СберБанк</w:t>
                        </w:r>
                        <w:proofErr w:type="spellEnd"/>
                        <w:r>
                          <w:t>-АСТ https://utp.sberbank-ast.ru/</w:t>
                        </w:r>
                      </w:p>
                    </w:sdtContent>
                  </w:sdt>
                </w:sdtContent>
              </w:sdt>
            </w:sdtContent>
          </w:sdt>
          <w:bookmarkEnd w:id="3" w:displacedByCustomXml="prev"/>
        </w:tc>
      </w:tr>
      <w:tr w:rsidR="00BD4BC1" w:rsidRPr="000713B0" w14:paraId="19E9B4D7" w14:textId="77777777" w:rsidTr="009A2CC4">
        <w:trPr>
          <w:trHeight w:val="20"/>
        </w:trPr>
        <w:tc>
          <w:tcPr>
            <w:tcW w:w="851" w:type="dxa"/>
          </w:tcPr>
          <w:p w14:paraId="24547559" w14:textId="77777777" w:rsidR="00BD4BC1" w:rsidRPr="000713B0" w:rsidRDefault="00BD4BC1" w:rsidP="00BD4BC1">
            <w:pPr>
              <w:pStyle w:val="119"/>
            </w:pPr>
          </w:p>
        </w:tc>
        <w:tc>
          <w:tcPr>
            <w:tcW w:w="4394" w:type="dxa"/>
          </w:tcPr>
          <w:p w14:paraId="57268A82" w14:textId="77777777" w:rsidR="00BD4BC1" w:rsidRPr="00164235" w:rsidRDefault="00BD4BC1" w:rsidP="00BD4BC1">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9A70EDD43DE64CE0A5A3949828371AF8"/>
            </w:placeholder>
            <w15:color w:val="FFFF00"/>
          </w:sdtPr>
          <w:sdtEndPr/>
          <w:sdtContent>
            <w:tc>
              <w:tcPr>
                <w:tcW w:w="4395" w:type="dxa"/>
              </w:tcPr>
              <w:p w14:paraId="7C9C7963" w14:textId="0318B025" w:rsidR="00BD4BC1" w:rsidRDefault="00475F6E" w:rsidP="00BD4BC1">
                <w:r>
                  <w:t>Кутузов Алексей Геннадьевич</w:t>
                </w:r>
              </w:p>
            </w:tc>
          </w:sdtContent>
        </w:sdt>
      </w:tr>
      <w:tr w:rsidR="00BD4BC1" w:rsidRPr="000713B0" w14:paraId="27E3160C" w14:textId="77777777" w:rsidTr="009A2CC4">
        <w:trPr>
          <w:trHeight w:val="20"/>
        </w:trPr>
        <w:tc>
          <w:tcPr>
            <w:tcW w:w="851" w:type="dxa"/>
          </w:tcPr>
          <w:p w14:paraId="35CB68E8" w14:textId="77777777" w:rsidR="00BD4BC1" w:rsidRPr="000713B0" w:rsidRDefault="00BD4BC1" w:rsidP="00BD4BC1">
            <w:pPr>
              <w:pStyle w:val="119"/>
            </w:pPr>
          </w:p>
        </w:tc>
        <w:tc>
          <w:tcPr>
            <w:tcW w:w="4394" w:type="dxa"/>
          </w:tcPr>
          <w:p w14:paraId="57846D16" w14:textId="77777777" w:rsidR="00BD4BC1" w:rsidRPr="000713B0" w:rsidRDefault="00BD4BC1" w:rsidP="00BD4BC1">
            <w:r>
              <w:t>Телефон технического специалиста</w:t>
            </w:r>
          </w:p>
        </w:tc>
        <w:sdt>
          <w:sdtPr>
            <w:alias w:val="Телефон тех. специалиста"/>
            <w:tag w:val="Телефон тех. специалиста"/>
            <w:id w:val="105236258"/>
            <w:placeholder>
              <w:docPart w:val="F432985E16314ED6A48FFC666DB94534"/>
            </w:placeholder>
            <w15:color w:val="FFFF00"/>
          </w:sdtPr>
          <w:sdtEndPr/>
          <w:sdtContent>
            <w:tc>
              <w:tcPr>
                <w:tcW w:w="4395" w:type="dxa"/>
              </w:tcPr>
              <w:p w14:paraId="0E59D8E9" w14:textId="7F614C4C" w:rsidR="00BD4BC1" w:rsidRPr="000713B0" w:rsidRDefault="000626A9" w:rsidP="00BD4BC1">
                <w:r>
                  <w:t>8395</w:t>
                </w:r>
                <w:r w:rsidR="00F82C12">
                  <w:t xml:space="preserve"> </w:t>
                </w:r>
                <w:r>
                  <w:t>5 503-</w:t>
                </w:r>
                <w:r w:rsidR="00475F6E">
                  <w:t>335</w:t>
                </w:r>
                <w:r w:rsidR="00BD4BC1">
                  <w:rPr>
                    <w:noProof/>
                  </w:rPr>
                  <w:fldChar w:fldCharType="begin"/>
                </w:r>
                <w:r w:rsidR="00BD4BC1">
                  <w:rPr>
                    <w:noProof/>
                  </w:rPr>
                  <w:instrText xml:space="preserve"> MERGEFIELD "Телефон_технического_специалиста"</w:instrText>
                </w:r>
                <w:r w:rsidR="00E40217">
                  <w:rPr>
                    <w:noProof/>
                  </w:rPr>
                  <w:fldChar w:fldCharType="separate"/>
                </w:r>
                <w:r w:rsidR="00BD4BC1">
                  <w:rPr>
                    <w:noProof/>
                  </w:rPr>
                  <w:fldChar w:fldCharType="end"/>
                </w:r>
              </w:p>
            </w:tc>
          </w:sdtContent>
        </w:sdt>
      </w:tr>
      <w:tr w:rsidR="00BD4BC1" w:rsidRPr="000713B0" w14:paraId="435EFFB6" w14:textId="77777777" w:rsidTr="009A2CC4">
        <w:trPr>
          <w:trHeight w:val="20"/>
        </w:trPr>
        <w:tc>
          <w:tcPr>
            <w:tcW w:w="851" w:type="dxa"/>
          </w:tcPr>
          <w:p w14:paraId="4DD19510" w14:textId="77777777" w:rsidR="00BD4BC1" w:rsidRPr="000713B0" w:rsidRDefault="00BD4BC1" w:rsidP="00BD4BC1">
            <w:pPr>
              <w:pStyle w:val="119"/>
            </w:pPr>
          </w:p>
        </w:tc>
        <w:tc>
          <w:tcPr>
            <w:tcW w:w="4394" w:type="dxa"/>
          </w:tcPr>
          <w:p w14:paraId="7C506452" w14:textId="77777777" w:rsidR="00BD4BC1" w:rsidRPr="00621399" w:rsidRDefault="00BD4BC1" w:rsidP="00BD4BC1">
            <w:r>
              <w:t>Электронная почта технического специалиста</w:t>
            </w:r>
          </w:p>
        </w:tc>
        <w:sdt>
          <w:sdtPr>
            <w:alias w:val="Эл. почта тех. специалиста"/>
            <w:tag w:val="Эл. почта тех. специалиста"/>
            <w:id w:val="-696236927"/>
            <w:placeholder>
              <w:docPart w:val="0B32562955BB46C68FF8B009CA33DD89"/>
            </w:placeholder>
            <w15:color w:val="FFFF00"/>
          </w:sdtPr>
          <w:sdtEndPr/>
          <w:sdtContent>
            <w:tc>
              <w:tcPr>
                <w:tcW w:w="4395" w:type="dxa"/>
              </w:tcPr>
              <w:sdt>
                <w:sdtPr>
                  <w:alias w:val="Эл. почта куратора закупки"/>
                  <w:tag w:val="Эл. почта куратора закупки"/>
                  <w:id w:val="-293679398"/>
                  <w:placeholder>
                    <w:docPart w:val="2D254341635B4A9DA615D6CB1B2D03FC"/>
                  </w:placeholder>
                  <w15:color w:val="FFFF00"/>
                </w:sdtPr>
                <w:sdtEndPr/>
                <w:sdtContent>
                  <w:p w14:paraId="7A859F02" w14:textId="5C64C746" w:rsidR="0052254B" w:rsidRPr="00FE660C" w:rsidRDefault="0052254B" w:rsidP="0052254B">
                    <w:pPr>
                      <w:jc w:val="both"/>
                      <w:outlineLvl w:val="0"/>
                      <w:rPr>
                        <w:sz w:val="24"/>
                        <w:szCs w:val="24"/>
                        <w:u w:val="single"/>
                        <w:lang w:eastAsia="ru-RU"/>
                      </w:rPr>
                    </w:pPr>
                    <w:r w:rsidRPr="00FE660C">
                      <w:rPr>
                        <w:rFonts w:ascii="Arial" w:eastAsia="Times New Roman" w:hAnsi="Arial" w:cs="Arial"/>
                        <w:noProof/>
                        <w:lang w:eastAsia="ru-RU"/>
                      </w:rPr>
                      <w:fldChar w:fldCharType="begin"/>
                    </w:r>
                    <w:r w:rsidRPr="00FE660C">
                      <w:rPr>
                        <w:rFonts w:ascii="Arial" w:hAnsi="Arial" w:cs="Arial"/>
                        <w:noProof/>
                        <w:lang w:eastAsia="ru-RU"/>
                      </w:rPr>
                      <w:instrText xml:space="preserve"> MERGEFIELD "Электронная_почта_куратора_закупки" </w:instrText>
                    </w:r>
                    <w:r w:rsidRPr="00FE660C">
                      <w:rPr>
                        <w:rFonts w:ascii="Arial" w:eastAsia="Times New Roman" w:hAnsi="Arial" w:cs="Arial"/>
                        <w:noProof/>
                        <w:lang w:eastAsia="ru-RU"/>
                      </w:rPr>
                      <w:fldChar w:fldCharType="separate"/>
                    </w:r>
                    <w:r w:rsidR="008F5900">
                      <w:rPr>
                        <w:sz w:val="24"/>
                        <w:szCs w:val="24"/>
                        <w:lang w:val="en-US" w:eastAsia="ru-RU"/>
                      </w:rPr>
                      <w:t>k</w:t>
                    </w:r>
                    <w:r w:rsidR="00475F6E">
                      <w:rPr>
                        <w:sz w:val="24"/>
                        <w:szCs w:val="24"/>
                        <w:lang w:val="en-US" w:eastAsia="ru-RU"/>
                      </w:rPr>
                      <w:t>utuzov_</w:t>
                    </w:r>
                    <w:r w:rsidR="008F5900">
                      <w:rPr>
                        <w:sz w:val="24"/>
                        <w:szCs w:val="24"/>
                        <w:lang w:val="en-US" w:eastAsia="ru-RU"/>
                      </w:rPr>
                      <w:t>ag</w:t>
                    </w:r>
                    <w:r w:rsidRPr="00FE660C">
                      <w:rPr>
                        <w:sz w:val="24"/>
                        <w:szCs w:val="24"/>
                        <w:lang w:eastAsia="ru-RU"/>
                      </w:rPr>
                      <w:t>baikalenergy.com</w:t>
                    </w:r>
                  </w:p>
                  <w:p w14:paraId="7331FFF7" w14:textId="77777777" w:rsidR="0052254B" w:rsidRDefault="0052254B" w:rsidP="0052254B">
                    <w:r w:rsidRPr="00FE660C">
                      <w:rPr>
                        <w:noProof/>
                      </w:rPr>
                      <w:fldChar w:fldCharType="end"/>
                    </w:r>
                  </w:p>
                </w:sdtContent>
              </w:sdt>
              <w:p w14:paraId="7982101D" w14:textId="6035AAD4" w:rsidR="00F46879" w:rsidRDefault="00F46879" w:rsidP="00F46879">
                <w:pPr>
                  <w:jc w:val="both"/>
                  <w:outlineLvl w:val="0"/>
                </w:pPr>
              </w:p>
              <w:p w14:paraId="33259201" w14:textId="7F9A1759" w:rsidR="00BD4BC1" w:rsidRDefault="00BD4BC1" w:rsidP="00BD4BC1"/>
            </w:tc>
          </w:sdtContent>
        </w:sdt>
      </w:tr>
      <w:tr w:rsidR="00BD4BC1" w:rsidRPr="000713B0" w14:paraId="7E90C77D" w14:textId="77777777" w:rsidTr="009A2CC4">
        <w:trPr>
          <w:trHeight w:val="20"/>
        </w:trPr>
        <w:tc>
          <w:tcPr>
            <w:tcW w:w="851" w:type="dxa"/>
          </w:tcPr>
          <w:p w14:paraId="2E84D0AB" w14:textId="77777777" w:rsidR="00BD4BC1" w:rsidRPr="000713B0" w:rsidRDefault="00BD4BC1" w:rsidP="00BD4BC1">
            <w:pPr>
              <w:pStyle w:val="119"/>
            </w:pPr>
          </w:p>
        </w:tc>
        <w:tc>
          <w:tcPr>
            <w:tcW w:w="4394" w:type="dxa"/>
          </w:tcPr>
          <w:p w14:paraId="38460B03" w14:textId="77777777" w:rsidR="00BD4BC1" w:rsidRDefault="00BD4BC1" w:rsidP="00BD4BC1">
            <w:r>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8AE2FA2C63F940D190824F6DB6D9ABAE"/>
            </w:placeholder>
            <w15:color w:val="FFFF00"/>
          </w:sdtPr>
          <w:sdtEndPr/>
          <w:sdtContent>
            <w:tc>
              <w:tcPr>
                <w:tcW w:w="4395" w:type="dxa"/>
              </w:tcPr>
              <w:p w14:paraId="7221323A" w14:textId="034D332A" w:rsidR="00BD4BC1" w:rsidRDefault="00AF5326" w:rsidP="00BD4BC1">
                <w:pPr>
                  <w:rPr>
                    <w:noProof/>
                  </w:rPr>
                </w:pPr>
                <w:r>
                  <w:rPr>
                    <w:noProof/>
                  </w:rPr>
                  <w:t>Шарымова Ирина Николаевна</w:t>
                </w:r>
                <w:r w:rsidR="00BD4BC1">
                  <w:rPr>
                    <w:noProof/>
                  </w:rPr>
                  <w:fldChar w:fldCharType="begin"/>
                </w:r>
                <w:r w:rsidR="00BD4BC1">
                  <w:rPr>
                    <w:noProof/>
                  </w:rPr>
                  <w:instrText xml:space="preserve"> MERGEFIELD "Куратор_закупки" </w:instrText>
                </w:r>
                <w:r w:rsidR="00E40217">
                  <w:rPr>
                    <w:noProof/>
                  </w:rPr>
                  <w:fldChar w:fldCharType="separate"/>
                </w:r>
                <w:r w:rsidR="00BD4BC1">
                  <w:rPr>
                    <w:noProof/>
                  </w:rPr>
                  <w:fldChar w:fldCharType="end"/>
                </w:r>
              </w:p>
            </w:tc>
          </w:sdtContent>
        </w:sdt>
      </w:tr>
      <w:tr w:rsidR="00BD4BC1" w:rsidRPr="000713B0" w14:paraId="74451D86" w14:textId="77777777" w:rsidTr="009A2CC4">
        <w:trPr>
          <w:trHeight w:val="20"/>
        </w:trPr>
        <w:tc>
          <w:tcPr>
            <w:tcW w:w="851" w:type="dxa"/>
          </w:tcPr>
          <w:p w14:paraId="13420052" w14:textId="77777777" w:rsidR="00BD4BC1" w:rsidRPr="000713B0" w:rsidRDefault="00BD4BC1" w:rsidP="00BD4BC1">
            <w:pPr>
              <w:pStyle w:val="119"/>
            </w:pPr>
          </w:p>
        </w:tc>
        <w:tc>
          <w:tcPr>
            <w:tcW w:w="4394" w:type="dxa"/>
          </w:tcPr>
          <w:p w14:paraId="661311A5" w14:textId="77777777" w:rsidR="00BD4BC1" w:rsidRPr="000713B0" w:rsidRDefault="00BD4BC1" w:rsidP="00BD4BC1">
            <w:r>
              <w:t xml:space="preserve">Телефон куратора закупки </w:t>
            </w:r>
          </w:p>
        </w:tc>
        <w:sdt>
          <w:sdtPr>
            <w:alias w:val="Телефон куратора закупки"/>
            <w:tag w:val="Телефон куратора закупки"/>
            <w:id w:val="584111768"/>
            <w:placeholder>
              <w:docPart w:val="4B2E5B5C9E1A4DE485787170FCE9C7AB"/>
            </w:placeholder>
            <w15:color w:val="FFFF00"/>
          </w:sdtPr>
          <w:sdtEndPr/>
          <w:sdtContent>
            <w:tc>
              <w:tcPr>
                <w:tcW w:w="4395" w:type="dxa"/>
              </w:tcPr>
              <w:p w14:paraId="0498C834" w14:textId="52B8F698" w:rsidR="00BD4BC1" w:rsidRPr="000713B0" w:rsidRDefault="00BD4BC1" w:rsidP="00BD4BC1">
                <w:r>
                  <w:rPr>
                    <w:noProof/>
                  </w:rPr>
                  <w:fldChar w:fldCharType="begin"/>
                </w:r>
                <w:r>
                  <w:rPr>
                    <w:noProof/>
                  </w:rPr>
                  <w:instrText xml:space="preserve"> MERGEFIELD "Телефон_куратора_закупки" </w:instrText>
                </w:r>
                <w:r>
                  <w:rPr>
                    <w:noProof/>
                  </w:rPr>
                  <w:fldChar w:fldCharType="separate"/>
                </w:r>
                <w:r w:rsidR="00AF5326">
                  <w:rPr>
                    <w:noProof/>
                  </w:rPr>
                  <w:t>8395</w:t>
                </w:r>
                <w:r w:rsidR="00F82C12">
                  <w:rPr>
                    <w:noProof/>
                  </w:rPr>
                  <w:t xml:space="preserve"> </w:t>
                </w:r>
                <w:r w:rsidR="00AF5326">
                  <w:rPr>
                    <w:noProof/>
                  </w:rPr>
                  <w:t>5 503561</w:t>
                </w:r>
                <w:r>
                  <w:rPr>
                    <w:noProof/>
                  </w:rPr>
                  <w:fldChar w:fldCharType="end"/>
                </w:r>
              </w:p>
            </w:tc>
          </w:sdtContent>
        </w:sdt>
      </w:tr>
      <w:tr w:rsidR="00BD4BC1" w:rsidRPr="000713B0" w14:paraId="1BD52DE7" w14:textId="77777777" w:rsidTr="009A2CC4">
        <w:trPr>
          <w:trHeight w:val="20"/>
        </w:trPr>
        <w:tc>
          <w:tcPr>
            <w:tcW w:w="851" w:type="dxa"/>
          </w:tcPr>
          <w:p w14:paraId="1A8A8515" w14:textId="77777777" w:rsidR="00BD4BC1" w:rsidRPr="000713B0" w:rsidRDefault="00BD4BC1" w:rsidP="00BD4BC1">
            <w:pPr>
              <w:pStyle w:val="119"/>
            </w:pPr>
          </w:p>
        </w:tc>
        <w:tc>
          <w:tcPr>
            <w:tcW w:w="4394" w:type="dxa"/>
          </w:tcPr>
          <w:p w14:paraId="4F204394" w14:textId="77777777" w:rsidR="00BD4BC1" w:rsidRDefault="00BD4BC1" w:rsidP="00BD4BC1">
            <w:r>
              <w:t>Электронная почта куратора закупки</w:t>
            </w:r>
          </w:p>
        </w:tc>
        <w:sdt>
          <w:sdtPr>
            <w:alias w:val="Эл. почта куратора закупки"/>
            <w:tag w:val="Эл. почта куратора закупки"/>
            <w:id w:val="983200101"/>
            <w:placeholder>
              <w:docPart w:val="1F5CB2F54FA24C8B8E361EAF1275C0E5"/>
            </w:placeholder>
            <w15:color w:val="FFFF00"/>
          </w:sdtPr>
          <w:sdtEndPr/>
          <w:sdtContent>
            <w:tc>
              <w:tcPr>
                <w:tcW w:w="4395" w:type="dxa"/>
              </w:tcPr>
              <w:p w14:paraId="4CAF9156" w14:textId="0A890B56" w:rsidR="00AF5326" w:rsidRDefault="00BD4BC1" w:rsidP="00AF5326">
                <w:pPr>
                  <w:jc w:val="both"/>
                  <w:outlineLvl w:val="0"/>
                </w:pPr>
                <w:r>
                  <w:rPr>
                    <w:noProof/>
                  </w:rPr>
                  <w:fldChar w:fldCharType="begin"/>
                </w:r>
                <w:r>
                  <w:rPr>
                    <w:noProof/>
                  </w:rPr>
                  <w:instrText xml:space="preserve"> MERGEFIELD "Электронная_почта_куратора_закупки" </w:instrText>
                </w:r>
                <w:r>
                  <w:rPr>
                    <w:noProof/>
                  </w:rPr>
                  <w:fldChar w:fldCharType="separate"/>
                </w:r>
                <w:r w:rsidR="00AF5326">
                  <w:t xml:space="preserve"> </w:t>
                </w:r>
              </w:p>
              <w:sdt>
                <w:sdtPr>
                  <w:alias w:val="Эл. почта куратора закупки"/>
                  <w:tag w:val="Эл. почта куратора закупки"/>
                  <w:id w:val="1631206213"/>
                  <w:placeholder>
                    <w:docPart w:val="19E1F11ED77A447D9A176A6FF7504215"/>
                  </w:placeholder>
                  <w15:color w:val="FFFF00"/>
                </w:sdtPr>
                <w:sdtEndPr/>
                <w:sdtContent>
                  <w:p w14:paraId="09FBAC24" w14:textId="0FF9080A" w:rsidR="00AF5326" w:rsidRPr="00FE660C" w:rsidRDefault="00AF5326" w:rsidP="00AF5326">
                    <w:pPr>
                      <w:jc w:val="both"/>
                      <w:outlineLvl w:val="0"/>
                      <w:rPr>
                        <w:sz w:val="24"/>
                        <w:szCs w:val="24"/>
                        <w:u w:val="single"/>
                        <w:lang w:eastAsia="ru-RU"/>
                      </w:rPr>
                    </w:pPr>
                    <w:r w:rsidRPr="00FE660C">
                      <w:rPr>
                        <w:rFonts w:ascii="Arial" w:eastAsia="Times New Roman" w:hAnsi="Arial" w:cs="Arial"/>
                        <w:noProof/>
                        <w:lang w:eastAsia="ru-RU"/>
                      </w:rPr>
                      <w:fldChar w:fldCharType="begin"/>
                    </w:r>
                    <w:r w:rsidRPr="00FE660C">
                      <w:rPr>
                        <w:rFonts w:ascii="Arial" w:hAnsi="Arial" w:cs="Arial"/>
                        <w:noProof/>
                        <w:lang w:eastAsia="ru-RU"/>
                      </w:rPr>
                      <w:instrText xml:space="preserve"> MERGEFIELD "Электронная_почта_куратора_закупки" </w:instrText>
                    </w:r>
                    <w:r w:rsidRPr="00FE660C">
                      <w:rPr>
                        <w:rFonts w:ascii="Arial" w:eastAsia="Times New Roman" w:hAnsi="Arial" w:cs="Arial"/>
                        <w:noProof/>
                        <w:lang w:eastAsia="ru-RU"/>
                      </w:rPr>
                      <w:fldChar w:fldCharType="separate"/>
                    </w:r>
                    <w:r>
                      <w:rPr>
                        <w:sz w:val="24"/>
                        <w:szCs w:val="24"/>
                        <w:lang w:val="en-US" w:eastAsia="ru-RU"/>
                      </w:rPr>
                      <w:t>Sharymova</w:t>
                    </w:r>
                    <w:r>
                      <w:rPr>
                        <w:sz w:val="24"/>
                        <w:szCs w:val="24"/>
                        <w:lang w:eastAsia="ru-RU"/>
                      </w:rPr>
                      <w:t>_</w:t>
                    </w:r>
                    <w:r>
                      <w:rPr>
                        <w:sz w:val="24"/>
                        <w:szCs w:val="24"/>
                        <w:lang w:val="en-US" w:eastAsia="ru-RU"/>
                      </w:rPr>
                      <w:t>IN</w:t>
                    </w:r>
                    <w:r>
                      <w:rPr>
                        <w:sz w:val="24"/>
                        <w:szCs w:val="24"/>
                        <w:lang w:eastAsia="ru-RU"/>
                      </w:rPr>
                      <w:t>@</w:t>
                    </w:r>
                    <w:r w:rsidRPr="00FE660C">
                      <w:rPr>
                        <w:sz w:val="24"/>
                        <w:szCs w:val="24"/>
                        <w:lang w:eastAsia="ru-RU"/>
                      </w:rPr>
                      <w:t>baikalenergy.com</w:t>
                    </w:r>
                  </w:p>
                  <w:p w14:paraId="17078F03" w14:textId="77777777" w:rsidR="00AF5326" w:rsidRDefault="00AF5326" w:rsidP="00AF5326">
                    <w:r w:rsidRPr="00FE660C">
                      <w:rPr>
                        <w:noProof/>
                      </w:rPr>
                      <w:fldChar w:fldCharType="end"/>
                    </w:r>
                  </w:p>
                </w:sdtContent>
              </w:sdt>
              <w:p w14:paraId="23CD7383" w14:textId="6CC983CE" w:rsidR="00BD4BC1" w:rsidRDefault="00BD4BC1" w:rsidP="00BD4BC1">
                <w:r>
                  <w:rPr>
                    <w:noProof/>
                  </w:rPr>
                  <w:fldChar w:fldCharType="end"/>
                </w:r>
              </w:p>
            </w:tc>
          </w:sdtContent>
        </w:sdt>
      </w:tr>
      <w:tr w:rsidR="00BD4BC1" w:rsidRPr="000713B0" w14:paraId="63C34965" w14:textId="77777777" w:rsidTr="009A2CC4">
        <w:trPr>
          <w:trHeight w:val="20"/>
        </w:trPr>
        <w:tc>
          <w:tcPr>
            <w:tcW w:w="851" w:type="dxa"/>
          </w:tcPr>
          <w:p w14:paraId="5C4EAB11" w14:textId="1FBD0535" w:rsidR="00BD4BC1" w:rsidRPr="000713B0" w:rsidRDefault="00BD4BC1" w:rsidP="00BD4BC1">
            <w:pPr>
              <w:pStyle w:val="119"/>
            </w:pPr>
          </w:p>
        </w:tc>
        <w:tc>
          <w:tcPr>
            <w:tcW w:w="4394" w:type="dxa"/>
          </w:tcPr>
          <w:p w14:paraId="51059533" w14:textId="77777777" w:rsidR="00BD4BC1" w:rsidRPr="00705864" w:rsidRDefault="00BD4BC1" w:rsidP="00BD4BC1">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11CC4979353C424CA4A4D7E253232EE6"/>
            </w:placeholder>
            <w15:color w:val="FFFF00"/>
          </w:sdtPr>
          <w:sdtEndPr/>
          <w:sdtContent>
            <w:tc>
              <w:tcPr>
                <w:tcW w:w="4395" w:type="dxa"/>
              </w:tcPr>
              <w:p w14:paraId="5E39A030" w14:textId="2A8E38EC" w:rsidR="00BD4BC1" w:rsidRPr="000713B0" w:rsidRDefault="00E40217" w:rsidP="00BD4BC1">
                <w:sdt>
                  <w:sdtPr>
                    <w:alias w:val="Адрес местонахождения (юр. адрес) заказчика"/>
                    <w:tag w:val="Адрес местонахождения (юр. адрес) заказчика"/>
                    <w:id w:val="-667943275"/>
                    <w:placeholder>
                      <w:docPart w:val="C154EBE136594C4EAE1E41325AEFEFCB"/>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28685171"/>
                        <w:placeholder>
                          <w:docPart w:val="421A2070921144FEB6B591413738D9A5"/>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rPr>
                            <w:noProof/>
                          </w:rPr>
                          <w:t>665800</w:t>
                        </w:r>
                        <w:r w:rsidR="0003406A">
                          <w:rPr>
                            <w:noProof/>
                          </w:rPr>
                          <w:fldChar w:fldCharType="end"/>
                        </w:r>
                        <w:r w:rsidR="0003406A">
                          <w:rPr>
                            <w:noProof/>
                          </w:rPr>
                          <w:t xml:space="preserve"> Иркутская область, город Ангарск, Второй промышленный массив, квартал 17 стр.163, ТЭЦ-9</w:t>
                        </w:r>
                      </w:sdtContent>
                    </w:sdt>
                    <w:r w:rsidR="0003406A">
                      <w:rPr>
                        <w:noProof/>
                      </w:rPr>
                      <w:t xml:space="preserve"> </w:t>
                    </w:r>
                    <w:r w:rsidR="0003406A">
                      <w:rPr>
                        <w:noProof/>
                      </w:rPr>
                      <w:fldChar w:fldCharType="end"/>
                    </w:r>
                  </w:sdtContent>
                </w:sdt>
                <w:r w:rsidR="0003406A">
                  <w:rPr>
                    <w:noProof/>
                  </w:rPr>
                  <w:t xml:space="preserve"> </w:t>
                </w:r>
              </w:p>
            </w:tc>
          </w:sdtContent>
        </w:sdt>
      </w:tr>
      <w:tr w:rsidR="00BD4BC1" w:rsidRPr="000713B0" w14:paraId="36066700" w14:textId="77777777" w:rsidTr="009A2CC4">
        <w:trPr>
          <w:trHeight w:val="20"/>
        </w:trPr>
        <w:tc>
          <w:tcPr>
            <w:tcW w:w="851" w:type="dxa"/>
          </w:tcPr>
          <w:p w14:paraId="55E3A07A" w14:textId="77777777" w:rsidR="00BD4BC1" w:rsidRPr="000713B0" w:rsidRDefault="00BD4BC1" w:rsidP="00BD4BC1">
            <w:pPr>
              <w:pStyle w:val="119"/>
            </w:pPr>
          </w:p>
        </w:tc>
        <w:tc>
          <w:tcPr>
            <w:tcW w:w="4394" w:type="dxa"/>
          </w:tcPr>
          <w:p w14:paraId="18903AAB" w14:textId="77777777" w:rsidR="00BD4BC1" w:rsidRPr="000713B0" w:rsidRDefault="00BD4BC1" w:rsidP="00BD4BC1">
            <w:r>
              <w:t>П</w:t>
            </w:r>
            <w:r w:rsidRPr="000713B0">
              <w:t>очтовый адрес заказчика</w:t>
            </w:r>
          </w:p>
        </w:tc>
        <w:sdt>
          <w:sdtPr>
            <w:alias w:val="Почтовый адрес заказчика"/>
            <w:tag w:val="Почтовый адрес заказчика"/>
            <w:id w:val="1594668391"/>
            <w:placeholder>
              <w:docPart w:val="E76FE4078ED94B0695243C80D3AEFDDC"/>
            </w:placeholder>
            <w15:color w:val="FFFF00"/>
          </w:sdtPr>
          <w:sdtEndPr/>
          <w:sdtContent>
            <w:tc>
              <w:tcPr>
                <w:tcW w:w="4395" w:type="dxa"/>
              </w:tcPr>
              <w:p w14:paraId="70277D7F" w14:textId="2D2A8815" w:rsidR="00BD4BC1" w:rsidRDefault="00BD4BC1" w:rsidP="00BD4BC1">
                <w:r>
                  <w:rPr>
                    <w:noProof/>
                  </w:rPr>
                  <w:fldChar w:fldCharType="begin"/>
                </w:r>
                <w:r>
                  <w:rPr>
                    <w:noProof/>
                  </w:rPr>
                  <w:instrText xml:space="preserve"> MERGEFIELD "Почтовый_адрес_заказчика" </w:instrText>
                </w:r>
                <w:r>
                  <w:rPr>
                    <w:noProof/>
                  </w:rPr>
                  <w:fldChar w:fldCharType="separate"/>
                </w:r>
                <w:r w:rsidR="0003406A">
                  <w:t xml:space="preserve"> </w:t>
                </w:r>
                <w:sdt>
                  <w:sdtPr>
                    <w:alias w:val="Почтовый адрес заказчика"/>
                    <w:tag w:val="Почтовый адрес заказчика"/>
                    <w:id w:val="291948375"/>
                    <w:placeholder>
                      <w:docPart w:val="42A4D44B82FD4D958DFE8F5561F83D8D"/>
                    </w:placeholder>
                    <w15:color w:val="FFFF00"/>
                  </w:sdtPr>
                  <w:sdtEndPr/>
                  <w:sdtContent>
                    <w:r w:rsidR="0003406A">
                      <w:rPr>
                        <w:noProof/>
                      </w:rPr>
                      <w:fldChar w:fldCharType="begin"/>
                    </w:r>
                    <w:r w:rsidR="0003406A">
                      <w:rPr>
                        <w:noProof/>
                      </w:rPr>
                      <w:instrText xml:space="preserve"> MERGEFIELD "Почтовый_адрес_заказчика" </w:instrText>
                    </w:r>
                    <w:r w:rsidR="0003406A">
                      <w:rPr>
                        <w:noProof/>
                      </w:rPr>
                      <w:fldChar w:fldCharType="separate"/>
                    </w:r>
                    <w:r w:rsidR="0003406A">
                      <w:rPr>
                        <w:noProof/>
                      </w:rPr>
                      <w:t>665821 Иркутская область, город Ангарск, а/я 5572</w:t>
                    </w:r>
                    <w:r w:rsidR="0003406A">
                      <w:rPr>
                        <w:noProof/>
                      </w:rPr>
                      <w:fldChar w:fldCharType="end"/>
                    </w:r>
                  </w:sdtContent>
                </w:sdt>
                <w:r w:rsidR="0003406A">
                  <w:rPr>
                    <w:noProof/>
                  </w:rPr>
                  <w:t>»Почтовый_адрес_заказчика»</w:t>
                </w:r>
                <w:r>
                  <w:rPr>
                    <w:noProof/>
                  </w:rPr>
                  <w:fldChar w:fldCharType="end"/>
                </w:r>
              </w:p>
            </w:tc>
          </w:sdtContent>
        </w:sdt>
      </w:tr>
      <w:tr w:rsidR="00BD4BC1" w:rsidRPr="000713B0" w14:paraId="42290F02" w14:textId="77777777" w:rsidTr="009A2CC4">
        <w:trPr>
          <w:trHeight w:val="20"/>
        </w:trPr>
        <w:tc>
          <w:tcPr>
            <w:tcW w:w="851" w:type="dxa"/>
          </w:tcPr>
          <w:p w14:paraId="2EAA3A33" w14:textId="77777777" w:rsidR="00BD4BC1" w:rsidRPr="000713B0" w:rsidRDefault="00BD4BC1" w:rsidP="00BD4BC1">
            <w:pPr>
              <w:pStyle w:val="119"/>
            </w:pPr>
          </w:p>
        </w:tc>
        <w:tc>
          <w:tcPr>
            <w:tcW w:w="4394" w:type="dxa"/>
          </w:tcPr>
          <w:p w14:paraId="53879024" w14:textId="77777777" w:rsidR="00BD4BC1" w:rsidRPr="000713B0" w:rsidRDefault="00BD4BC1" w:rsidP="00BD4BC1">
            <w:r w:rsidRPr="000713B0">
              <w:t>Адрес электронной почты заказчика</w:t>
            </w:r>
          </w:p>
        </w:tc>
        <w:sdt>
          <w:sdtPr>
            <w:alias w:val="Адрес эл. почты заказчика"/>
            <w:tag w:val="Адрес эл. почты заказчика"/>
            <w:id w:val="49896358"/>
            <w:placeholder>
              <w:docPart w:val="40B5965054454E3CBFFF79FDD3DEC677"/>
            </w:placeholder>
            <w15:color w:val="FFFF00"/>
          </w:sdtPr>
          <w:sdtEndPr/>
          <w:sdtContent>
            <w:tc>
              <w:tcPr>
                <w:tcW w:w="4395" w:type="dxa"/>
              </w:tcPr>
              <w:p w14:paraId="12B19836" w14:textId="418333B5" w:rsidR="00BD4BC1" w:rsidRPr="000713B0" w:rsidRDefault="00BD4BC1" w:rsidP="00BD4BC1">
                <w:r>
                  <w:rPr>
                    <w:noProof/>
                  </w:rPr>
                  <w:fldChar w:fldCharType="begin"/>
                </w:r>
                <w:r>
                  <w:rPr>
                    <w:noProof/>
                  </w:rPr>
                  <w:instrText xml:space="preserve"> MERGEFIELD "Адрес_электронной_почты_заказчика" </w:instrText>
                </w:r>
                <w:r>
                  <w:rPr>
                    <w:noProof/>
                  </w:rPr>
                  <w:fldChar w:fldCharType="separate"/>
                </w:r>
                <w:sdt>
                  <w:sdtPr>
                    <w:alias w:val="Адрес эл. почты заказчика"/>
                    <w:tag w:val="Адрес эл. почты заказчика"/>
                    <w:id w:val="-1776392891"/>
                    <w:placeholder>
                      <w:docPart w:val="49C1ECE68AD744B39EEA97C302A8FFAB"/>
                    </w:placeholder>
                    <w15:color w:val="FFFF00"/>
                  </w:sdtPr>
                  <w:sdtEndPr/>
                  <w:sdtContent>
                    <w:r w:rsidR="0003406A">
                      <w:rPr>
                        <w:noProof/>
                      </w:rPr>
                      <w:fldChar w:fldCharType="begin"/>
                    </w:r>
                    <w:r w:rsidR="0003406A">
                      <w:rPr>
                        <w:noProof/>
                      </w:rPr>
                      <w:instrText xml:space="preserve"> MERGEFIELD "Адрес_электронной_почты_заказчика" </w:instrText>
                    </w:r>
                    <w:r w:rsidR="0003406A">
                      <w:rPr>
                        <w:noProof/>
                      </w:rPr>
                      <w:fldChar w:fldCharType="separate"/>
                    </w:r>
                    <w:r w:rsidR="0003406A">
                      <w:t xml:space="preserve"> </w:t>
                    </w:r>
                    <w:sdt>
                      <w:sdtPr>
                        <w:alias w:val="Адрес эл. почты заказчика"/>
                        <w:tag w:val="Адрес эл. почты заказчика"/>
                        <w:id w:val="-2014673553"/>
                        <w:placeholder>
                          <w:docPart w:val="B4EC86C0E81248518C74E138B62479C6"/>
                        </w:placeholder>
                        <w15:color w:val="FFFF00"/>
                      </w:sdtPr>
                      <w:sdtEndPr/>
                      <w:sdtContent>
                        <w:r w:rsidR="0003406A">
                          <w:rPr>
                            <w:noProof/>
                          </w:rPr>
                          <w:fldChar w:fldCharType="begin"/>
                        </w:r>
                        <w:r w:rsidR="0003406A">
                          <w:rPr>
                            <w:noProof/>
                          </w:rPr>
                          <w:instrText xml:space="preserve"> MERGEFIELD "Адрес_электронной_почты_заказчика" </w:instrText>
                        </w:r>
                        <w:r w:rsidR="0003406A">
                          <w:rPr>
                            <w:noProof/>
                          </w:rPr>
                          <w:fldChar w:fldCharType="separate"/>
                        </w:r>
                        <w:r w:rsidR="0003406A">
                          <w:t xml:space="preserve"> </w:t>
                        </w:r>
                        <w:sdt>
                          <w:sdtPr>
                            <w:alias w:val="Адрес эл. почты заказчика"/>
                            <w:tag w:val="Адрес эл. почты заказчика"/>
                            <w:id w:val="1739969447"/>
                            <w:placeholder>
                              <w:docPart w:val="CDE9694717DA433EB96F41B8B0426C9E"/>
                            </w:placeholder>
                            <w15:color w:val="FFFF00"/>
                          </w:sdtPr>
                          <w:sdtEndPr/>
                          <w:sdtContent>
                            <w:r w:rsidR="0003406A">
                              <w:rPr>
                                <w:noProof/>
                              </w:rPr>
                              <w:fldChar w:fldCharType="begin"/>
                            </w:r>
                            <w:r w:rsidR="0003406A">
                              <w:rPr>
                                <w:noProof/>
                              </w:rPr>
                              <w:instrText xml:space="preserve"> MERGEFIELD "Адрес_электронной_почты_заказчика" </w:instrText>
                            </w:r>
                            <w:r w:rsidR="0003406A">
                              <w:rPr>
                                <w:noProof/>
                              </w:rPr>
                              <w:fldChar w:fldCharType="separate"/>
                            </w:r>
                            <w:r w:rsidR="0003406A">
                              <w:rPr>
                                <w:noProof/>
                              </w:rPr>
                              <w:t>tec9</w:t>
                            </w:r>
                            <w:r w:rsidR="0003406A" w:rsidRPr="00D02D00">
                              <w:rPr>
                                <w:rFonts w:ascii="Times New Roman" w:hAnsi="Times New Roman" w:cs="Times New Roman"/>
                                <w:sz w:val="24"/>
                                <w:szCs w:val="24"/>
                              </w:rPr>
                              <w:t>@baikalenergy.com</w:t>
                            </w:r>
                            <w:r w:rsidR="0003406A">
                              <w:rPr>
                                <w:noProof/>
                              </w:rPr>
                              <w:fldChar w:fldCharType="end"/>
                            </w:r>
                          </w:sdtContent>
                        </w:sdt>
                        <w:r w:rsidR="0003406A">
                          <w:rPr>
                            <w:noProof/>
                          </w:rPr>
                          <w:t xml:space="preserve"> </w:t>
                        </w:r>
                        <w:r w:rsidR="0003406A">
                          <w:rPr>
                            <w:noProof/>
                          </w:rPr>
                          <w:fldChar w:fldCharType="end"/>
                        </w:r>
                      </w:sdtContent>
                    </w:sdt>
                    <w:r w:rsidR="0003406A">
                      <w:rPr>
                        <w:noProof/>
                      </w:rPr>
                      <w:t xml:space="preserve"> </w:t>
                    </w:r>
                    <w:r w:rsidR="0003406A">
                      <w:rPr>
                        <w:noProof/>
                      </w:rPr>
                      <w:fldChar w:fldCharType="end"/>
                    </w:r>
                  </w:sdtContent>
                </w:sdt>
                <w:r>
                  <w:rPr>
                    <w:noProof/>
                  </w:rPr>
                  <w:fldChar w:fldCharType="end"/>
                </w:r>
              </w:p>
            </w:tc>
          </w:sdtContent>
        </w:sdt>
      </w:tr>
      <w:tr w:rsidR="00BD4BC1" w:rsidRPr="000713B0" w14:paraId="70F440F6" w14:textId="77777777"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Mar>
              <w:bottom w:w="0" w:type="nil"/>
            </w:tcMar>
          </w:tcPr>
          <w:p w14:paraId="3C318CD4" w14:textId="77777777" w:rsidR="00BD4BC1" w:rsidRPr="000713B0" w:rsidRDefault="00BD4BC1" w:rsidP="00BD4BC1">
            <w:pPr>
              <w:pStyle w:val="119"/>
            </w:pPr>
          </w:p>
        </w:tc>
        <w:tc>
          <w:tcPr>
            <w:tcW w:w="4394" w:type="dxa"/>
            <w:tcMar>
              <w:bottom w:w="0" w:type="nil"/>
            </w:tcMar>
          </w:tcPr>
          <w:p w14:paraId="53F47755" w14:textId="77777777" w:rsidR="00BD4BC1" w:rsidRPr="000713B0" w:rsidRDefault="00BD4BC1" w:rsidP="00BD4BC1">
            <w:r w:rsidRPr="004D7A4D">
              <w:t>Номер контактного телефона заказчика</w:t>
            </w:r>
          </w:p>
        </w:tc>
        <w:sdt>
          <w:sdtPr>
            <w:alias w:val="Номер телефона заказчика"/>
            <w:tag w:val="Номер телефона заказчика"/>
            <w:id w:val="-1014380945"/>
            <w:placeholder>
              <w:docPart w:val="CC9AC448B5FA4F68A9263598EA4273EE"/>
            </w:placeholder>
            <w15:color w:val="FFFF00"/>
          </w:sdtPr>
          <w:sdtEndPr/>
          <w:sdtContent>
            <w:tc>
              <w:tcPr>
                <w:tcW w:w="4395" w:type="dxa"/>
                <w:tcMar>
                  <w:bottom w:w="0" w:type="nil"/>
                </w:tcMar>
              </w:tcPr>
              <w:p w14:paraId="28667C3C" w14:textId="77777777" w:rsidR="00E51074" w:rsidRDefault="00BD4BC1" w:rsidP="00BD4BC1">
                <w:pPr>
                  <w:rPr>
                    <w:noProof/>
                  </w:rPr>
                </w:pPr>
                <w:r>
                  <w:rPr>
                    <w:noProof/>
                  </w:rPr>
                  <w:fldChar w:fldCharType="begin"/>
                </w:r>
                <w:r>
                  <w:rPr>
                    <w:noProof/>
                  </w:rPr>
                  <w:instrText xml:space="preserve"> MERGEFIELD "Номер_контактного_телефона_заказчика"</w:instrText>
                </w:r>
                <w:r>
                  <w:rPr>
                    <w:noProof/>
                  </w:rPr>
                  <w:fldChar w:fldCharType="separate"/>
                </w:r>
                <w:r w:rsidR="0003406A">
                  <w:t xml:space="preserve"> </w:t>
                </w:r>
                <w:sdt>
                  <w:sdtPr>
                    <w:alias w:val="Номер телефона заказчика"/>
                    <w:tag w:val="Номер телефона заказчика"/>
                    <w:id w:val="-806545071"/>
                    <w:placeholder>
                      <w:docPart w:val="8BBE069CD1314AFAB6DD12BF1CA26A80"/>
                    </w:placeholder>
                    <w15:color w:val="FFFF00"/>
                  </w:sdtPr>
                  <w:sdtEndPr/>
                  <w:sdtContent>
                    <w:r w:rsidR="0003406A">
                      <w:rPr>
                        <w:noProof/>
                      </w:rPr>
                      <w:fldChar w:fldCharType="begin"/>
                    </w:r>
                    <w:r w:rsidR="0003406A">
                      <w:rPr>
                        <w:noProof/>
                      </w:rPr>
                      <w:instrText xml:space="preserve"> MERGEFIELD "Номер_контактного_телефона_заказчика"</w:instrText>
                    </w:r>
                    <w:r w:rsidR="0003406A">
                      <w:rPr>
                        <w:noProof/>
                      </w:rPr>
                      <w:fldChar w:fldCharType="separate"/>
                    </w:r>
                    <w:r w:rsidR="0003406A">
                      <w:rPr>
                        <w:noProof/>
                      </w:rPr>
                      <w:t>«</w:t>
                    </w:r>
                    <w:r w:rsidR="0003406A">
                      <w:t xml:space="preserve"> </w:t>
                    </w:r>
                    <w:sdt>
                      <w:sdtPr>
                        <w:alias w:val="Номер телефона заказчика"/>
                        <w:tag w:val="Номер телефона заказчика"/>
                        <w:id w:val="-163251181"/>
                        <w:placeholder>
                          <w:docPart w:val="FFA5B4B2D0D24CF3AFCE2D3C0D3A88CF"/>
                        </w:placeholder>
                        <w15:color w:val="FFFF00"/>
                      </w:sdtPr>
                      <w:sdtEndPr/>
                      <w:sdtContent>
                        <w:sdt>
                          <w:sdtPr>
                            <w:alias w:val="Номер телефона заказчика"/>
                            <w:tag w:val="Номер телефона заказчика"/>
                            <w:id w:val="-1970272893"/>
                            <w:placeholder>
                              <w:docPart w:val="188CE48E832340CABA2E7848155A7C27"/>
                            </w:placeholder>
                            <w15:color w:val="FFFF00"/>
                          </w:sdtPr>
                          <w:sdtEndPr/>
                          <w:sdtContent>
                            <w:r w:rsidR="0003406A">
                              <w:t>8(</w:t>
                            </w:r>
                            <w:r w:rsidR="0003406A">
                              <w:rPr>
                                <w:noProof/>
                              </w:rPr>
                              <w:fldChar w:fldCharType="begin"/>
                            </w:r>
                            <w:r w:rsidR="0003406A">
                              <w:rPr>
                                <w:noProof/>
                              </w:rPr>
                              <w:instrText xml:space="preserve"> MERGEFIELD "Номер_контактного_телефона_заказчика"</w:instrText>
                            </w:r>
                            <w:r w:rsidR="0003406A">
                              <w:rPr>
                                <w:noProof/>
                              </w:rPr>
                              <w:fldChar w:fldCharType="separate"/>
                            </w:r>
                            <w:r w:rsidR="0003406A">
                              <w:rPr>
                                <w:noProof/>
                              </w:rPr>
                              <w:t>3955)503-118</w:t>
                            </w:r>
                            <w:r w:rsidR="0003406A">
                              <w:rPr>
                                <w:noProof/>
                              </w:rPr>
                              <w:fldChar w:fldCharType="end"/>
                            </w:r>
                          </w:sdtContent>
                        </w:sdt>
                        <w:r w:rsidR="0003406A">
                          <w:rPr>
                            <w:noProof/>
                          </w:rPr>
                          <w:t xml:space="preserve"> </w:t>
                        </w:r>
                      </w:sdtContent>
                    </w:sdt>
                    <w:r w:rsidR="0003406A">
                      <w:rPr>
                        <w:noProof/>
                      </w:rPr>
                      <w:fldChar w:fldCharType="end"/>
                    </w:r>
                  </w:sdtContent>
                </w:sdt>
                <w:r w:rsidR="0003406A">
                  <w:rPr>
                    <w:noProof/>
                  </w:rPr>
                  <w:t xml:space="preserve"> </w:t>
                </w:r>
                <w:r>
                  <w:rPr>
                    <w:noProof/>
                  </w:rPr>
                  <w:fldChar w:fldCharType="end"/>
                </w:r>
              </w:p>
              <w:p w14:paraId="6492DB4F" w14:textId="63BB6D8C" w:rsidR="00BD4BC1" w:rsidRDefault="00BD4BC1" w:rsidP="00BD4BC1"/>
            </w:tc>
          </w:sdtContent>
        </w:sdt>
      </w:tr>
    </w:tbl>
    <w:p w14:paraId="16271435" w14:textId="77777777" w:rsidR="00E51074" w:rsidRDefault="00E51074" w:rsidP="00CA0E14">
      <w:pPr>
        <w:pStyle w:val="1"/>
      </w:pPr>
      <w:bookmarkStart w:id="4" w:name="_Toc143602461"/>
    </w:p>
    <w:p w14:paraId="2FDCF84B" w14:textId="77777777" w:rsidR="00E51074" w:rsidRDefault="00E51074" w:rsidP="00E51074">
      <w:pPr>
        <w:pStyle w:val="1"/>
        <w:numPr>
          <w:ilvl w:val="0"/>
          <w:numId w:val="0"/>
        </w:numPr>
      </w:pPr>
    </w:p>
    <w:p w14:paraId="41FFDCA3" w14:textId="77777777" w:rsidR="00E51074" w:rsidRDefault="00E51074" w:rsidP="00E51074">
      <w:pPr>
        <w:pStyle w:val="1"/>
        <w:numPr>
          <w:ilvl w:val="0"/>
          <w:numId w:val="0"/>
        </w:numPr>
      </w:pPr>
    </w:p>
    <w:p w14:paraId="58A4D217" w14:textId="77777777" w:rsidR="00E51074" w:rsidRDefault="00E51074" w:rsidP="00E51074">
      <w:pPr>
        <w:pStyle w:val="1"/>
        <w:numPr>
          <w:ilvl w:val="0"/>
          <w:numId w:val="0"/>
        </w:numPr>
      </w:pPr>
    </w:p>
    <w:p w14:paraId="50D4D82E" w14:textId="77777777" w:rsidR="00E51074" w:rsidRDefault="00E51074" w:rsidP="00E51074">
      <w:pPr>
        <w:pStyle w:val="1"/>
        <w:numPr>
          <w:ilvl w:val="0"/>
          <w:numId w:val="0"/>
        </w:numPr>
      </w:pPr>
    </w:p>
    <w:p w14:paraId="25702A5B" w14:textId="77777777" w:rsidR="00E51074" w:rsidRDefault="00E51074" w:rsidP="00E51074">
      <w:pPr>
        <w:pStyle w:val="1"/>
        <w:numPr>
          <w:ilvl w:val="0"/>
          <w:numId w:val="0"/>
        </w:numPr>
      </w:pPr>
    </w:p>
    <w:p w14:paraId="6C26D0C7" w14:textId="77777777" w:rsidR="00E51074" w:rsidRDefault="00E51074" w:rsidP="00E51074">
      <w:pPr>
        <w:pStyle w:val="1"/>
        <w:numPr>
          <w:ilvl w:val="0"/>
          <w:numId w:val="0"/>
        </w:numPr>
      </w:pPr>
    </w:p>
    <w:p w14:paraId="12BBE3BD" w14:textId="77777777" w:rsidR="00E51074" w:rsidRDefault="00E51074" w:rsidP="00E51074">
      <w:pPr>
        <w:pStyle w:val="1"/>
        <w:numPr>
          <w:ilvl w:val="0"/>
          <w:numId w:val="0"/>
        </w:numPr>
      </w:pPr>
    </w:p>
    <w:p w14:paraId="587DDEF2" w14:textId="77777777" w:rsidR="00E51074" w:rsidRDefault="00E51074" w:rsidP="00E51074">
      <w:pPr>
        <w:pStyle w:val="1"/>
        <w:numPr>
          <w:ilvl w:val="0"/>
          <w:numId w:val="0"/>
        </w:numPr>
      </w:pPr>
    </w:p>
    <w:p w14:paraId="53868C90" w14:textId="77777777" w:rsidR="00E51074" w:rsidRDefault="00E51074" w:rsidP="00E51074">
      <w:pPr>
        <w:pStyle w:val="1"/>
        <w:numPr>
          <w:ilvl w:val="0"/>
          <w:numId w:val="0"/>
        </w:numPr>
      </w:pPr>
    </w:p>
    <w:p w14:paraId="7441254C" w14:textId="77777777" w:rsidR="00E51074" w:rsidRDefault="00E51074" w:rsidP="00E51074">
      <w:pPr>
        <w:pStyle w:val="1"/>
        <w:numPr>
          <w:ilvl w:val="0"/>
          <w:numId w:val="0"/>
        </w:numPr>
      </w:pPr>
    </w:p>
    <w:p w14:paraId="0C0E82DD" w14:textId="77777777" w:rsidR="00E51074" w:rsidRDefault="00E51074" w:rsidP="00E51074">
      <w:pPr>
        <w:pStyle w:val="1"/>
        <w:numPr>
          <w:ilvl w:val="0"/>
          <w:numId w:val="0"/>
        </w:numPr>
      </w:pPr>
    </w:p>
    <w:p w14:paraId="75D6A21C" w14:textId="77777777" w:rsidR="00E51074" w:rsidRDefault="00E51074" w:rsidP="00E51074">
      <w:pPr>
        <w:pStyle w:val="1"/>
        <w:numPr>
          <w:ilvl w:val="0"/>
          <w:numId w:val="0"/>
        </w:numPr>
      </w:pPr>
    </w:p>
    <w:p w14:paraId="5787F947" w14:textId="77777777" w:rsidR="00E51074" w:rsidRDefault="00E51074" w:rsidP="00E51074">
      <w:pPr>
        <w:pStyle w:val="1"/>
        <w:numPr>
          <w:ilvl w:val="0"/>
          <w:numId w:val="0"/>
        </w:numPr>
      </w:pPr>
    </w:p>
    <w:p w14:paraId="52E161E0" w14:textId="77777777" w:rsidR="00E51074" w:rsidRDefault="00E51074" w:rsidP="00E51074">
      <w:pPr>
        <w:pStyle w:val="1"/>
        <w:numPr>
          <w:ilvl w:val="0"/>
          <w:numId w:val="0"/>
        </w:numPr>
      </w:pPr>
    </w:p>
    <w:p w14:paraId="37FE19C7" w14:textId="77777777" w:rsidR="00E51074" w:rsidRDefault="00E51074" w:rsidP="00E51074">
      <w:pPr>
        <w:pStyle w:val="1"/>
        <w:numPr>
          <w:ilvl w:val="0"/>
          <w:numId w:val="0"/>
        </w:numPr>
      </w:pPr>
    </w:p>
    <w:p w14:paraId="0610DB84" w14:textId="77777777" w:rsidR="00E51074" w:rsidRDefault="00E51074" w:rsidP="00E51074">
      <w:pPr>
        <w:pStyle w:val="1"/>
        <w:numPr>
          <w:ilvl w:val="0"/>
          <w:numId w:val="0"/>
        </w:numPr>
      </w:pPr>
    </w:p>
    <w:p w14:paraId="648C734F" w14:textId="77777777" w:rsidR="00E51074" w:rsidRDefault="00E51074" w:rsidP="00E51074">
      <w:pPr>
        <w:pStyle w:val="1"/>
        <w:numPr>
          <w:ilvl w:val="0"/>
          <w:numId w:val="0"/>
        </w:numPr>
      </w:pPr>
    </w:p>
    <w:p w14:paraId="100FFC28" w14:textId="77777777" w:rsidR="00E51074" w:rsidRDefault="00E51074" w:rsidP="00E51074">
      <w:pPr>
        <w:pStyle w:val="1"/>
        <w:numPr>
          <w:ilvl w:val="0"/>
          <w:numId w:val="0"/>
        </w:numPr>
      </w:pPr>
    </w:p>
    <w:p w14:paraId="27EA8139" w14:textId="77777777" w:rsidR="00E51074" w:rsidRDefault="00E51074" w:rsidP="00E51074">
      <w:pPr>
        <w:pStyle w:val="1"/>
        <w:numPr>
          <w:ilvl w:val="0"/>
          <w:numId w:val="0"/>
        </w:numPr>
      </w:pPr>
    </w:p>
    <w:p w14:paraId="54C838CA" w14:textId="77777777" w:rsidR="00E51074" w:rsidRDefault="00E51074" w:rsidP="00E51074">
      <w:pPr>
        <w:pStyle w:val="1"/>
        <w:numPr>
          <w:ilvl w:val="0"/>
          <w:numId w:val="0"/>
        </w:numPr>
      </w:pPr>
    </w:p>
    <w:p w14:paraId="21B32E3A" w14:textId="0A9935F1" w:rsidR="00CA0E14" w:rsidRDefault="00E51074" w:rsidP="00E51074">
      <w:pPr>
        <w:pStyle w:val="1"/>
        <w:numPr>
          <w:ilvl w:val="0"/>
          <w:numId w:val="0"/>
        </w:numPr>
      </w:pPr>
      <w:r>
        <w:lastRenderedPageBreak/>
        <w:t xml:space="preserve">2.  </w:t>
      </w:r>
      <w:r w:rsidR="00A0232D">
        <w:t xml:space="preserve">Основная информация </w:t>
      </w:r>
      <w:r w:rsidR="00CA0E14">
        <w:t>проведения процедуры</w:t>
      </w:r>
      <w:bookmarkEnd w:id="4"/>
    </w:p>
    <w:sdt>
      <w:sdtPr>
        <w:rPr>
          <w:rFonts w:eastAsiaTheme="minorEastAsia" w:cstheme="minorBidi"/>
          <w:color w:val="auto"/>
          <w:lang w:eastAsia="en-US"/>
        </w:rPr>
        <w:alias w:val="Даты и места"/>
        <w:tag w:val="Даты и места"/>
        <w:id w:val="-237791910"/>
        <w:placeholder>
          <w:docPart w:val="298E89FFEE384181BA2DD2FB0450FD9B"/>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1686B" w:rsidRPr="000713B0" w14:paraId="4B2D56E5" w14:textId="77777777" w:rsidTr="006909D6">
            <w:trPr>
              <w:trHeight w:val="20"/>
            </w:trPr>
            <w:tc>
              <w:tcPr>
                <w:tcW w:w="851" w:type="dxa"/>
                <w:shd w:val="clear" w:color="auto" w:fill="FFFFCD" w:themeFill="background2"/>
              </w:tcPr>
              <w:p w14:paraId="72011D04" w14:textId="77777777" w:rsidR="0021686B" w:rsidRPr="000713B0" w:rsidRDefault="0021686B" w:rsidP="0021686B">
                <w:pPr>
                  <w:pStyle w:val="119"/>
                </w:pPr>
              </w:p>
            </w:tc>
            <w:tc>
              <w:tcPr>
                <w:tcW w:w="4111" w:type="dxa"/>
                <w:shd w:val="clear" w:color="auto" w:fill="FFFFCD" w:themeFill="background2"/>
              </w:tcPr>
              <w:p w14:paraId="2FC31A44" w14:textId="77777777" w:rsidR="0021686B" w:rsidRPr="001655CC" w:rsidRDefault="0021686B" w:rsidP="006909D6">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60569814"/>
                <w:placeholder>
                  <w:docPart w:val="7A27F228AF0D470A835C7D4FDFEC4981"/>
                </w:placeholder>
                <w15:color w:val="FFFF00"/>
              </w:sdtPr>
              <w:sdtEndPr/>
              <w:sdtContent>
                <w:tc>
                  <w:tcPr>
                    <w:tcW w:w="4678" w:type="dxa"/>
                    <w:shd w:val="clear" w:color="auto" w:fill="FFFFCD" w:themeFill="background2"/>
                  </w:tcPr>
                  <w:p w14:paraId="6AD36743" w14:textId="34D0AFB6" w:rsidR="0021686B" w:rsidRPr="000713B0" w:rsidRDefault="0003406A" w:rsidP="006909D6">
                    <w:r>
                      <w:t>д</w:t>
                    </w:r>
                    <w:r w:rsidR="0021686B">
                      <w:t>ата размещения документации о закупке</w:t>
                    </w:r>
                  </w:p>
                </w:tc>
              </w:sdtContent>
            </w:sdt>
          </w:tr>
          <w:tr w:rsidR="0039625B" w:rsidRPr="000713B0" w14:paraId="393CBCAA" w14:textId="77777777" w:rsidTr="006909D6">
            <w:trPr>
              <w:trHeight w:val="20"/>
            </w:trPr>
            <w:tc>
              <w:tcPr>
                <w:tcW w:w="851" w:type="dxa"/>
                <w:shd w:val="clear" w:color="auto" w:fill="FFFFCD" w:themeFill="background2"/>
              </w:tcPr>
              <w:p w14:paraId="256B7C37" w14:textId="77777777" w:rsidR="0039625B" w:rsidRPr="000713B0" w:rsidRDefault="0039625B" w:rsidP="0039625B">
                <w:pPr>
                  <w:pStyle w:val="119"/>
                </w:pPr>
              </w:p>
            </w:tc>
            <w:tc>
              <w:tcPr>
                <w:tcW w:w="4111" w:type="dxa"/>
                <w:shd w:val="clear" w:color="auto" w:fill="FFFFCD" w:themeFill="background2"/>
              </w:tcPr>
              <w:p w14:paraId="27890879" w14:textId="77777777" w:rsidR="0039625B" w:rsidRPr="001655CC" w:rsidRDefault="0039625B" w:rsidP="0039625B">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14:paraId="4F16D02A" w14:textId="6AF7E5CF" w:rsidR="0039625B" w:rsidRPr="000713B0" w:rsidRDefault="00E40217" w:rsidP="0039625B">
                <w:sdt>
                  <w:sdtPr>
                    <w:alias w:val="Дата и время окончания срока подачи заявок"/>
                    <w:tag w:val="Дата и время окончания срока подачи заявок"/>
                    <w:id w:val="-2003729411"/>
                    <w:placeholder>
                      <w:docPart w:val="0B6FB77B5E684FECBF906E2A21D1BAF2"/>
                    </w:placeholder>
                    <w15:color w:val="FFFF00"/>
                    <w:date w:fullDate="2024-05-08T13:00:00Z">
                      <w:dateFormat w:val="dd.MM.yyyy H:mm"/>
                      <w:lid w:val="ru-RU"/>
                      <w:storeMappedDataAs w:val="dateTime"/>
                      <w:calendar w:val="gregorian"/>
                    </w:date>
                  </w:sdtPr>
                  <w:sdtEndPr/>
                  <w:sdtContent>
                    <w:r w:rsidR="00E75AAF">
                      <w:t>0</w:t>
                    </w:r>
                    <w:r w:rsidR="00B442BF">
                      <w:t>8</w:t>
                    </w:r>
                    <w:r w:rsidR="0003406A">
                      <w:t>.0</w:t>
                    </w:r>
                    <w:r w:rsidR="00E75AAF">
                      <w:t>5</w:t>
                    </w:r>
                    <w:r w:rsidR="0003406A">
                      <w:t>.2024 13:00</w:t>
                    </w:r>
                  </w:sdtContent>
                </w:sdt>
                <w:r w:rsidR="0039625B">
                  <w:t xml:space="preserve"> </w:t>
                </w:r>
                <w:r w:rsidR="0039625B" w:rsidRPr="00A3697A">
                  <w:t>по иркутскому времени</w:t>
                </w:r>
              </w:p>
            </w:tc>
          </w:tr>
          <w:tr w:rsidR="00D932CB" w:rsidRPr="000713B0" w14:paraId="6CD62F60" w14:textId="77777777" w:rsidTr="006909D6">
            <w:trPr>
              <w:trHeight w:val="20"/>
            </w:trPr>
            <w:tc>
              <w:tcPr>
                <w:tcW w:w="851" w:type="dxa"/>
              </w:tcPr>
              <w:p w14:paraId="6A1EA4B1" w14:textId="77777777" w:rsidR="00D932CB" w:rsidRPr="000713B0" w:rsidRDefault="00D932CB" w:rsidP="00D932CB">
                <w:pPr>
                  <w:pStyle w:val="119"/>
                </w:pPr>
              </w:p>
            </w:tc>
            <w:tc>
              <w:tcPr>
                <w:tcW w:w="4111" w:type="dxa"/>
              </w:tcPr>
              <w:p w14:paraId="34A0F976" w14:textId="77777777" w:rsidR="00D932CB" w:rsidRPr="00D02B97" w:rsidRDefault="00D932CB" w:rsidP="00D932CB">
                <w:r w:rsidRPr="000713B0">
                  <w:t xml:space="preserve">Место </w:t>
                </w:r>
                <w:r>
                  <w:t>вскрытия заявок участников закупки</w:t>
                </w:r>
              </w:p>
            </w:tc>
            <w:tc>
              <w:tcPr>
                <w:tcW w:w="4678" w:type="dxa"/>
              </w:tcPr>
              <w:sdt>
                <w:sdtPr>
                  <w:alias w:val="Место вскрытия заявок"/>
                  <w:tag w:val="Место вскрытия заявок"/>
                  <w:id w:val="-692764443"/>
                  <w:placeholder>
                    <w:docPart w:val="932061A8BE1840919652F70315E53D28"/>
                  </w:placeholder>
                  <w15:color w:val="FFFF00"/>
                </w:sdtPr>
                <w:sdtEndPr/>
                <w:sdtContent>
                  <w:sdt>
                    <w:sdtPr>
                      <w:alias w:val="Место вскрытия заявок"/>
                      <w:tag w:val="Место вскрытия заявок"/>
                      <w:id w:val="-233082928"/>
                      <w:placeholder>
                        <w:docPart w:val="9109131B94864E19946AFF90D776CCCC"/>
                      </w:placeholder>
                      <w15:color w:val="FFFF00"/>
                    </w:sdtPr>
                    <w:sdtEndPr/>
                    <w:sdtContent>
                      <w:sdt>
                        <w:sdtPr>
                          <w:id w:val="193507911"/>
                          <w:placeholder>
                            <w:docPart w:val="38DE54D9B2164CE1A363F199EE438457"/>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14:paraId="1E8EF192" w14:textId="1B0DFA5F" w:rsidR="00D932CB" w:rsidRPr="000713B0" w:rsidRDefault="0003406A" w:rsidP="00D932CB">
                            <w:proofErr w:type="spellStart"/>
                            <w:r>
                              <w:t>СберБанк</w:t>
                            </w:r>
                            <w:proofErr w:type="spellEnd"/>
                            <w:r>
                              <w:t>-АСТ https://utp.sberbank-ast.ru/</w:t>
                            </w:r>
                          </w:p>
                        </w:sdtContent>
                      </w:sdt>
                    </w:sdtContent>
                  </w:sdt>
                </w:sdtContent>
              </w:sdt>
            </w:tc>
          </w:tr>
          <w:tr w:rsidR="00D932CB" w:rsidRPr="000713B0" w14:paraId="2DA6B47E" w14:textId="77777777" w:rsidTr="006909D6">
            <w:trPr>
              <w:trHeight w:val="20"/>
            </w:trPr>
            <w:tc>
              <w:tcPr>
                <w:tcW w:w="851" w:type="dxa"/>
              </w:tcPr>
              <w:p w14:paraId="6FE45EB2" w14:textId="77777777" w:rsidR="00D932CB" w:rsidRPr="000713B0" w:rsidRDefault="00D932CB" w:rsidP="00D932CB">
                <w:pPr>
                  <w:pStyle w:val="119"/>
                </w:pPr>
              </w:p>
            </w:tc>
            <w:tc>
              <w:tcPr>
                <w:tcW w:w="4111" w:type="dxa"/>
              </w:tcPr>
              <w:p w14:paraId="2711D75D" w14:textId="77777777" w:rsidR="00D932CB" w:rsidRPr="000713B0" w:rsidRDefault="00D932CB" w:rsidP="00D932CB">
                <w:r w:rsidRPr="000713B0">
                  <w:t xml:space="preserve">Место </w:t>
                </w:r>
                <w:r>
                  <w:t>подачи заявок участников закупки</w:t>
                </w:r>
              </w:p>
            </w:tc>
            <w:tc>
              <w:tcPr>
                <w:tcW w:w="4678" w:type="dxa"/>
              </w:tcPr>
              <w:sdt>
                <w:sdtPr>
                  <w:alias w:val="Место вскрытия заявок"/>
                  <w:tag w:val="Место вскрытия заявок"/>
                  <w:id w:val="420762612"/>
                  <w:placeholder>
                    <w:docPart w:val="703BE3C96D0F4B4AAEC190C73939856C"/>
                  </w:placeholder>
                  <w15:color w:val="FFFF00"/>
                </w:sdtPr>
                <w:sdtEndPr/>
                <w:sdtContent>
                  <w:p w14:paraId="727FD8A2" w14:textId="37D12CA4" w:rsidR="00D932CB" w:rsidRDefault="00D932CB" w:rsidP="0039625B">
                    <w:r>
                      <w:rPr>
                        <w:noProof/>
                      </w:rPr>
                      <w:fldChar w:fldCharType="begin"/>
                    </w:r>
                    <w:r>
                      <w:rPr>
                        <w:noProof/>
                      </w:rPr>
                      <w:instrText xml:space="preserve"> MERGEFIELD "Место_подачи_заявок_участников_закупки" </w:instrText>
                    </w:r>
                    <w:r>
                      <w:rPr>
                        <w:noProof/>
                      </w:rPr>
                      <w:fldChar w:fldCharType="separate"/>
                    </w:r>
                    <w:r w:rsidR="0003406A">
                      <w:rPr>
                        <w:noProof/>
                      </w:rPr>
                      <w:t>«Место_подачи_заявок_участников_закупки»</w:t>
                    </w:r>
                    <w:r>
                      <w:rPr>
                        <w:noProof/>
                      </w:rPr>
                      <w:fldChar w:fldCharType="end"/>
                    </w:r>
                    <w:sdt>
                      <w:sdtPr>
                        <w:alias w:val="Место вскрытия заявок"/>
                        <w:tag w:val="Место вскрытия заявок"/>
                        <w:id w:val="-1768456688"/>
                        <w:placeholder>
                          <w:docPart w:val="FC3073E31A494AC2A6B7EDB1A678E1DD"/>
                        </w:placeholder>
                        <w15:color w:val="FFFF00"/>
                      </w:sdtPr>
                      <w:sdtEndPr/>
                      <w:sdtContent>
                        <w:sdt>
                          <w:sdtPr>
                            <w:id w:val="-1852794058"/>
                            <w:placeholder>
                              <w:docPart w:val="56AB41B0B07A44C3BED57428EB4DA54A"/>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roofErr w:type="spellStart"/>
                            <w:r w:rsidR="0003406A">
                              <w:t>СберБанк</w:t>
                            </w:r>
                            <w:proofErr w:type="spellEnd"/>
                            <w:r w:rsidR="0003406A">
                              <w:t>-АСТ https://utp.sberbank-ast.ru/</w:t>
                            </w:r>
                          </w:sdtContent>
                        </w:sdt>
                      </w:sdtContent>
                    </w:sdt>
                  </w:p>
                </w:sdtContent>
              </w:sdt>
            </w:tc>
          </w:tr>
          <w:tr w:rsidR="00B83CE4" w:rsidRPr="000713B0" w14:paraId="151CAC40" w14:textId="77777777" w:rsidTr="006909D6">
            <w:trPr>
              <w:trHeight w:val="20"/>
            </w:trPr>
            <w:tc>
              <w:tcPr>
                <w:tcW w:w="851" w:type="dxa"/>
              </w:tcPr>
              <w:p w14:paraId="6F670024" w14:textId="77777777" w:rsidR="00B83CE4" w:rsidRPr="000713B0" w:rsidRDefault="00B83CE4" w:rsidP="00B83CE4">
                <w:pPr>
                  <w:pStyle w:val="119"/>
                </w:pPr>
              </w:p>
            </w:tc>
            <w:tc>
              <w:tcPr>
                <w:tcW w:w="4111" w:type="dxa"/>
              </w:tcPr>
              <w:p w14:paraId="5D7D5206" w14:textId="77777777" w:rsidR="00B83CE4" w:rsidRPr="00632F1D" w:rsidRDefault="00B83CE4" w:rsidP="00B83CE4">
                <w:r>
                  <w:t>Место предоставления документации о закупке</w:t>
                </w:r>
              </w:p>
            </w:tc>
            <w:tc>
              <w:tcPr>
                <w:tcW w:w="4678" w:type="dxa"/>
              </w:tcPr>
              <w:sdt>
                <w:sdtPr>
                  <w:alias w:val="Место предоставления документации"/>
                  <w:tag w:val="Место вскрытия заявок"/>
                  <w:id w:val="-1054623008"/>
                  <w:placeholder>
                    <w:docPart w:val="D19EEAD692A64E818D168B4C5430E35D"/>
                  </w:placeholder>
                  <w15:color w:val="FFFF00"/>
                </w:sdtPr>
                <w:sdtEndPr/>
                <w:sdtContent>
                  <w:sdt>
                    <w:sdtPr>
                      <w:alias w:val="Место предоставления документации"/>
                      <w:tag w:val="Место вскрытия заявок"/>
                      <w:id w:val="1721320537"/>
                      <w:placeholder>
                        <w:docPart w:val="95734CFAC09749CAB48762B01032B922"/>
                      </w:placeholder>
                      <w15:color w:val="FFFF00"/>
                    </w:sdtPr>
                    <w:sdtEndPr/>
                    <w:sdtContent>
                      <w:sdt>
                        <w:sdtPr>
                          <w:rPr>
                            <w:highlight w:val="yellow"/>
                          </w:rPr>
                          <w:id w:val="-421029605"/>
                          <w:placeholder>
                            <w:docPart w:val="49782496097A4126AA0F0DA46BE94835"/>
                          </w:placeholder>
                          <w:comboBox>
                            <w:listItem w:value="Выберите элемент."/>
                            <w:listItem w:displayText="Единая информационная система в сфере закупок — https://zakupki.gov.ru, и площадка проведения закупки — https://utp.sberbank-ast.ru/" w:value="Единая информационная система в сфере закупок — https://zakupki.gov.ru, и площадка проведения закупки — https://utp.sberbank-ast.ru/"/>
                            <w:listItem w:displayText="Единая информационная система в сфере закупок — https://zakupki.gov.ru, и площадка проведения закупки — https://www.fabrikant.ru/" w:value="Единая информационная система в сфере закупок — https://zakupki.gov.ru, и площадка проведения закупки — https://www.fabrikant.ru/"/>
                            <w:listItem w:displayText="Единая информационная система в сфере закупок — https://zakupki.gov.ru, и площадка проведения закупки — https://roseltorg.ru/" w:value="Единая информационная система в сфере закупок — https://zakupki.gov.ru, и площадка проведения закупки — https://roseltorg.ru/"/>
                            <w:listItem w:displayText="Единая информационная система в сфере закупок — https://zakupki.gov.ru, и площадка проведения закупки — https://www.tektorg.ru/" w:value="Единая информационная система в сфере закупок — https://zakupki.gov.ru, и площадка проведения закупки — https://www.tektorg.ru/"/>
                          </w:comboBox>
                        </w:sdtPr>
                        <w:sdtEndPr/>
                        <w:sdtContent>
                          <w:p w14:paraId="2BC08E37" w14:textId="2CA5D9C8" w:rsidR="00B83CE4" w:rsidRDefault="0003406A" w:rsidP="0084081A">
                            <w:r>
                              <w:rPr>
                                <w:highlight w:val="yellow"/>
                              </w:rPr>
                              <w:t>Единая информационная система в сфере закупок — https://zakupki.gov.ru, и площадка проведения закупки — https://utp.sberbank-ast.ru/</w:t>
                            </w:r>
                          </w:p>
                        </w:sdtContent>
                      </w:sdt>
                    </w:sdtContent>
                  </w:sdt>
                </w:sdtContent>
              </w:sdt>
            </w:tc>
          </w:tr>
          <w:tr w:rsidR="0039625B" w:rsidRPr="000713B0" w14:paraId="2EBC0A65" w14:textId="77777777" w:rsidTr="006909D6">
            <w:trPr>
              <w:trHeight w:val="567"/>
            </w:trPr>
            <w:tc>
              <w:tcPr>
                <w:tcW w:w="851" w:type="dxa"/>
              </w:tcPr>
              <w:p w14:paraId="0808C5AE" w14:textId="77777777" w:rsidR="0039625B" w:rsidRPr="000713B0" w:rsidRDefault="0039625B" w:rsidP="0039625B">
                <w:pPr>
                  <w:pStyle w:val="119"/>
                </w:pPr>
              </w:p>
            </w:tc>
            <w:tc>
              <w:tcPr>
                <w:tcW w:w="4111" w:type="dxa"/>
              </w:tcPr>
              <w:p w14:paraId="5394610D" w14:textId="77777777" w:rsidR="0039625B" w:rsidRDefault="0039625B" w:rsidP="0039625B">
                <w:r>
                  <w:t>Дата и время рассмотрения первых частей заявок</w:t>
                </w:r>
              </w:p>
            </w:tc>
            <w:tc>
              <w:tcPr>
                <w:tcW w:w="4678" w:type="dxa"/>
              </w:tcPr>
              <w:p w14:paraId="7E5C1C71" w14:textId="0B7F6B39" w:rsidR="0039625B" w:rsidRDefault="00E40217" w:rsidP="0039625B">
                <w:sdt>
                  <w:sdtPr>
                    <w:alias w:val="Дата и время рассмотрения первых частей заявок"/>
                    <w:tag w:val="Дата и время окончания срока подачи заявок"/>
                    <w:id w:val="1162344987"/>
                    <w:placeholder>
                      <w:docPart w:val="14B17507ED7A42F7BDA03CB33FFD6A39"/>
                    </w:placeholder>
                    <w15:color w:val="FFFF00"/>
                    <w:date w:fullDate="2024-05-13T23:59:00Z">
                      <w:dateFormat w:val="dd.MM.yyyy H:mm"/>
                      <w:lid w:val="ru-RU"/>
                      <w:storeMappedDataAs w:val="dateTime"/>
                      <w:calendar w:val="gregorian"/>
                    </w:date>
                  </w:sdtPr>
                  <w:sdtEndPr/>
                  <w:sdtContent>
                    <w:r w:rsidR="00B442BF">
                      <w:t>13</w:t>
                    </w:r>
                    <w:r w:rsidR="0003406A">
                      <w:t>.0</w:t>
                    </w:r>
                    <w:r w:rsidR="00E75AAF">
                      <w:t>5</w:t>
                    </w:r>
                    <w:r w:rsidR="0003406A">
                      <w:t>.2024 23:59</w:t>
                    </w:r>
                  </w:sdtContent>
                </w:sdt>
                <w:r w:rsidR="0039625B">
                  <w:t xml:space="preserve"> </w:t>
                </w:r>
                <w:r w:rsidR="0039625B" w:rsidRPr="00A3697A">
                  <w:t>по иркутскому времени</w:t>
                </w:r>
              </w:p>
            </w:tc>
          </w:tr>
          <w:tr w:rsidR="0039625B" w:rsidRPr="000713B0" w14:paraId="4ABECBE3" w14:textId="77777777" w:rsidTr="006909D6">
            <w:trPr>
              <w:trHeight w:val="567"/>
            </w:trPr>
            <w:tc>
              <w:tcPr>
                <w:tcW w:w="851" w:type="dxa"/>
              </w:tcPr>
              <w:p w14:paraId="7EE79B88" w14:textId="77777777" w:rsidR="0039625B" w:rsidRPr="000713B0" w:rsidRDefault="0039625B" w:rsidP="0039625B">
                <w:pPr>
                  <w:pStyle w:val="119"/>
                </w:pPr>
              </w:p>
            </w:tc>
            <w:tc>
              <w:tcPr>
                <w:tcW w:w="4111" w:type="dxa"/>
              </w:tcPr>
              <w:p w14:paraId="16469E41" w14:textId="77777777" w:rsidR="0039625B" w:rsidRDefault="0039625B" w:rsidP="0039625B">
                <w:r>
                  <w:t>Дата приема дополнительных ценовых предложений (проведения переторжки)</w:t>
                </w:r>
              </w:p>
            </w:tc>
            <w:tc>
              <w:tcPr>
                <w:tcW w:w="4678" w:type="dxa"/>
              </w:tcPr>
              <w:p w14:paraId="4AE3B562" w14:textId="695B8BA4" w:rsidR="0003406A" w:rsidRDefault="00E40217" w:rsidP="0039625B">
                <w:sdt>
                  <w:sdtPr>
                    <w:alias w:val="Дата переторжки"/>
                    <w:tag w:val="Дата и время окончания срока подачи заявок"/>
                    <w:id w:val="1510790607"/>
                    <w:placeholder>
                      <w:docPart w:val="5B16A34F9A564B02BD86C24C53D6569C"/>
                    </w:placeholder>
                    <w15:color w:val="FFFF00"/>
                    <w:date w:fullDate="2024-05-16T00:00:00Z">
                      <w:dateFormat w:val="dd.MM.yyyy"/>
                      <w:lid w:val="ru-RU"/>
                      <w:storeMappedDataAs w:val="dateTime"/>
                      <w:calendar w:val="gregorian"/>
                    </w:date>
                  </w:sdtPr>
                  <w:sdtEndPr/>
                  <w:sdtContent>
                    <w:r w:rsidR="00B442BF">
                      <w:t>16</w:t>
                    </w:r>
                    <w:r w:rsidR="0003406A" w:rsidRPr="00D57204">
                      <w:t>.0</w:t>
                    </w:r>
                    <w:r w:rsidR="00E75AAF">
                      <w:t>5</w:t>
                    </w:r>
                    <w:r w:rsidR="0003406A" w:rsidRPr="00D57204">
                      <w:t>.2024</w:t>
                    </w:r>
                  </w:sdtContent>
                </w:sdt>
                <w:r w:rsidR="0039625B">
                  <w:t xml:space="preserve"> с</w:t>
                </w:r>
                <w:r w:rsidR="0003406A">
                  <w:t xml:space="preserve"> </w:t>
                </w:r>
              </w:p>
              <w:p w14:paraId="2E31E22E" w14:textId="11E24517" w:rsidR="0039625B" w:rsidRDefault="0039625B" w:rsidP="0039625B">
                <w:r>
                  <w:t xml:space="preserve"> </w:t>
                </w:r>
                <w:sdt>
                  <w:sdtPr>
                    <w:alias w:val="Время переторжки (с)"/>
                    <w:tag w:val="Дата и время окончания срока подачи заявок"/>
                    <w:id w:val="-1365898818"/>
                    <w:placeholder>
                      <w:docPart w:val="B26B37F759A14A738DB0237CF4A7BA7B"/>
                    </w:placeholder>
                    <w15:color w:val="FFFF00"/>
                    <w:date w:fullDate="2024-03-11T13:00:00Z">
                      <w:dateFormat w:val="HH:mm"/>
                      <w:lid w:val="ru-RU"/>
                      <w:storeMappedDataAs w:val="dateTime"/>
                      <w:calendar w:val="gregorian"/>
                    </w:date>
                  </w:sdtPr>
                  <w:sdtEndPr/>
                  <w:sdtContent>
                    <w:r w:rsidR="0003406A" w:rsidRPr="00D57204">
                      <w:t>1</w:t>
                    </w:r>
                    <w:r w:rsidR="00D57204" w:rsidRPr="00D57204">
                      <w:t>3</w:t>
                    </w:r>
                    <w:r w:rsidR="0003406A" w:rsidRPr="00D57204">
                      <w:t>:00</w:t>
                    </w:r>
                  </w:sdtContent>
                </w:sdt>
                <w:r>
                  <w:t xml:space="preserve"> до </w:t>
                </w:r>
                <w:sdt>
                  <w:sdtPr>
                    <w:alias w:val="Время переторжки (по)"/>
                    <w:tag w:val="Дата и время окончания срока подачи заявок"/>
                    <w:id w:val="-1464419157"/>
                    <w:placeholder>
                      <w:docPart w:val="37F67B2838A54A72B13EE428EC05A6B1"/>
                    </w:placeholder>
                    <w15:color w:val="FFFF00"/>
                    <w:date w:fullDate="2024-03-11T16:00:00Z">
                      <w:dateFormat w:val="HH:mm"/>
                      <w:lid w:val="ru-RU"/>
                      <w:storeMappedDataAs w:val="dateTime"/>
                      <w:calendar w:val="gregorian"/>
                    </w:date>
                  </w:sdtPr>
                  <w:sdtEndPr/>
                  <w:sdtContent>
                    <w:r w:rsidR="0003406A" w:rsidRPr="00BE281F">
                      <w:t>1</w:t>
                    </w:r>
                    <w:r w:rsidR="00D57204" w:rsidRPr="00BE281F">
                      <w:t>6</w:t>
                    </w:r>
                    <w:r w:rsidR="0003406A" w:rsidRPr="00BE281F">
                      <w:t>:00</w:t>
                    </w:r>
                  </w:sdtContent>
                </w:sdt>
                <w:r>
                  <w:t xml:space="preserve"> </w:t>
                </w:r>
                <w:r w:rsidRPr="00A3697A">
                  <w:t>по иркутскому времени</w:t>
                </w:r>
              </w:p>
            </w:tc>
          </w:tr>
          <w:tr w:rsidR="0039625B" w:rsidRPr="000713B0" w14:paraId="1F35A787" w14:textId="77777777" w:rsidTr="006909D6">
            <w:trPr>
              <w:trHeight w:val="567"/>
            </w:trPr>
            <w:tc>
              <w:tcPr>
                <w:tcW w:w="851" w:type="dxa"/>
              </w:tcPr>
              <w:p w14:paraId="14A0A0C1" w14:textId="77777777" w:rsidR="0039625B" w:rsidRPr="000713B0" w:rsidRDefault="0039625B" w:rsidP="0039625B">
                <w:pPr>
                  <w:pStyle w:val="119"/>
                </w:pPr>
              </w:p>
            </w:tc>
            <w:tc>
              <w:tcPr>
                <w:tcW w:w="4111" w:type="dxa"/>
              </w:tcPr>
              <w:p w14:paraId="7143C50E" w14:textId="77777777" w:rsidR="0039625B" w:rsidRDefault="0039625B" w:rsidP="0039625B">
                <w:r>
                  <w:t>Дата и время рассмотрения вторых частей заявок</w:t>
                </w:r>
              </w:p>
            </w:tc>
            <w:tc>
              <w:tcPr>
                <w:tcW w:w="4678" w:type="dxa"/>
              </w:tcPr>
              <w:p w14:paraId="4FEBAC16" w14:textId="3951E205" w:rsidR="0039625B" w:rsidRPr="00A3697A" w:rsidRDefault="00E40217" w:rsidP="0039625B">
                <w:sdt>
                  <w:sdtPr>
                    <w:alias w:val="Дата и время рассмотрения первых частей заявок"/>
                    <w:tag w:val="Дата и время окончания срока подачи заявок"/>
                    <w:id w:val="-2103095481"/>
                    <w:placeholder>
                      <w:docPart w:val="4C514DF348EE425FAE966477FC7000F7"/>
                    </w:placeholder>
                    <w15:color w:val="FFFF00"/>
                    <w:date w:fullDate="2024-05-20T23:59:00Z">
                      <w:dateFormat w:val="dd.MM.yyyy H:mm"/>
                      <w:lid w:val="ru-RU"/>
                      <w:storeMappedDataAs w:val="dateTime"/>
                      <w:calendar w:val="gregorian"/>
                    </w:date>
                  </w:sdtPr>
                  <w:sdtEndPr/>
                  <w:sdtContent>
                    <w:r w:rsidR="00B442BF">
                      <w:t>20</w:t>
                    </w:r>
                    <w:r w:rsidR="0003406A">
                      <w:t>.0</w:t>
                    </w:r>
                    <w:r w:rsidR="007D1166">
                      <w:t>5</w:t>
                    </w:r>
                    <w:r w:rsidR="0003406A">
                      <w:t>.2024 23:59</w:t>
                    </w:r>
                  </w:sdtContent>
                </w:sdt>
                <w:r w:rsidR="0039625B">
                  <w:t xml:space="preserve"> </w:t>
                </w:r>
                <w:r w:rsidR="0039625B" w:rsidRPr="00A3697A">
                  <w:t>по иркутскому времени</w:t>
                </w:r>
              </w:p>
            </w:tc>
          </w:tr>
          <w:tr w:rsidR="0039625B" w:rsidRPr="000713B0" w14:paraId="441A10A3" w14:textId="77777777" w:rsidTr="006909D6">
            <w:trPr>
              <w:trHeight w:val="567"/>
            </w:trPr>
            <w:tc>
              <w:tcPr>
                <w:tcW w:w="851" w:type="dxa"/>
              </w:tcPr>
              <w:p w14:paraId="6868B038" w14:textId="77777777" w:rsidR="0039625B" w:rsidRPr="000713B0" w:rsidRDefault="0039625B" w:rsidP="0039625B">
                <w:pPr>
                  <w:pStyle w:val="119"/>
                </w:pPr>
              </w:p>
            </w:tc>
            <w:tc>
              <w:tcPr>
                <w:tcW w:w="4111" w:type="dxa"/>
              </w:tcPr>
              <w:p w14:paraId="133D4DCE" w14:textId="77777777" w:rsidR="0039625B" w:rsidRDefault="0039625B" w:rsidP="0039625B">
                <w:r w:rsidRPr="00CC4AEE">
                  <w:t>Дата и время подведения итогов</w:t>
                </w:r>
              </w:p>
            </w:tc>
            <w:tc>
              <w:tcPr>
                <w:tcW w:w="4678" w:type="dxa"/>
              </w:tcPr>
              <w:p w14:paraId="31DE9C2C" w14:textId="2A5F112D" w:rsidR="0039625B" w:rsidRDefault="00E40217" w:rsidP="0039625B">
                <w:sdt>
                  <w:sdtPr>
                    <w:alias w:val="Дата и время подведения итогов"/>
                    <w:tag w:val="Дата и время окончания срока подачи заявок"/>
                    <w:id w:val="-1422253082"/>
                    <w:placeholder>
                      <w:docPart w:val="37AD041BB95F4949B6684383CCFF7E3F"/>
                    </w:placeholder>
                    <w15:color w:val="FFFF00"/>
                    <w:date w:fullDate="2024-05-21T17:00:00Z">
                      <w:dateFormat w:val="dd.MM.yyyy H:mm"/>
                      <w:lid w:val="ru-RU"/>
                      <w:storeMappedDataAs w:val="dateTime"/>
                      <w:calendar w:val="gregorian"/>
                    </w:date>
                  </w:sdtPr>
                  <w:sdtEndPr/>
                  <w:sdtContent>
                    <w:r w:rsidR="00B442BF">
                      <w:t>21</w:t>
                    </w:r>
                    <w:r w:rsidR="0003406A">
                      <w:t>.0</w:t>
                    </w:r>
                    <w:r w:rsidR="007D1166">
                      <w:t>5</w:t>
                    </w:r>
                    <w:r w:rsidR="0003406A">
                      <w:t>.2024 17:00</w:t>
                    </w:r>
                  </w:sdtContent>
                </w:sdt>
                <w:r w:rsidR="0039625B">
                  <w:t xml:space="preserve"> </w:t>
                </w:r>
                <w:r w:rsidR="0039625B" w:rsidRPr="00A3697A">
                  <w:t>по иркутскому времени</w:t>
                </w:r>
              </w:p>
            </w:tc>
          </w:tr>
          <w:tr w:rsidR="00B83CE4" w:rsidRPr="000713B0" w14:paraId="18F27C05" w14:textId="77777777" w:rsidTr="006909D6">
            <w:trPr>
              <w:cnfStyle w:val="010000000000" w:firstRow="0" w:lastRow="1" w:firstColumn="0" w:lastColumn="0" w:oddVBand="0" w:evenVBand="0" w:oddHBand="0" w:evenHBand="0" w:firstRowFirstColumn="0" w:firstRowLastColumn="0" w:lastRowFirstColumn="0" w:lastRowLastColumn="0"/>
              <w:trHeight w:val="20"/>
            </w:trPr>
            <w:tc>
              <w:tcPr>
                <w:tcW w:w="851" w:type="dxa"/>
              </w:tcPr>
              <w:p w14:paraId="36FD1016" w14:textId="77777777" w:rsidR="00B83CE4" w:rsidRPr="000713B0" w:rsidRDefault="00B83CE4" w:rsidP="00B83CE4">
                <w:pPr>
                  <w:pStyle w:val="119"/>
                </w:pPr>
              </w:p>
            </w:tc>
            <w:tc>
              <w:tcPr>
                <w:tcW w:w="4111" w:type="dxa"/>
              </w:tcPr>
              <w:p w14:paraId="255EF1C9" w14:textId="77777777" w:rsidR="00B83CE4" w:rsidRPr="00914295" w:rsidRDefault="00B83CE4" w:rsidP="00B83CE4">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BB1250AA85E944DE8ED8EAE69555BE17"/>
                  </w:placeholder>
                  <w15:color w:val="FFFF00"/>
                </w:sdtPr>
                <w:sdtEndPr/>
                <w:sdtContent>
                  <w:p w14:paraId="466E8509" w14:textId="2022D676" w:rsidR="00B83CE4" w:rsidRPr="000713B0" w:rsidRDefault="00B83CE4" w:rsidP="00B83CE4">
                    <w:pPr>
                      <w:rPr>
                        <w:noProof/>
                      </w:rPr>
                    </w:pPr>
                    <w:r>
                      <w:rPr>
                        <w:noProof/>
                      </w:rPr>
                      <w:fldChar w:fldCharType="begin"/>
                    </w:r>
                    <w:r>
                      <w:rPr>
                        <w:noProof/>
                      </w:rPr>
                      <w:instrText xml:space="preserve"> MERGEFIELD "Место_рассмотрения_и_подведения_итогов" </w:instrText>
                    </w:r>
                    <w:r>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2141263679"/>
                        <w:placeholder>
                          <w:docPart w:val="EC0B9B41BCB04736B19A2598BE9C6F8D"/>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1312937729"/>
                            <w:placeholder>
                              <w:docPart w:val="C378D00181124A618DF7F35B8EAE0CEE"/>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rPr>
                                <w:noProof/>
                              </w:rPr>
                              <w:t>665800</w:t>
                            </w:r>
                            <w:r w:rsidR="0003406A">
                              <w:rPr>
                                <w:noProof/>
                              </w:rPr>
                              <w:fldChar w:fldCharType="end"/>
                            </w:r>
                            <w:r w:rsidR="0003406A">
                              <w:rPr>
                                <w:noProof/>
                              </w:rPr>
                              <w:t xml:space="preserve"> Иркутская область, город Ангарск, Второй промышленный массив, квартал 17 стр.163, ТЭЦ-9</w:t>
                            </w:r>
                          </w:sdtContent>
                        </w:sdt>
                        <w:r w:rsidR="0003406A">
                          <w:rPr>
                            <w:noProof/>
                          </w:rPr>
                          <w:t xml:space="preserve"> </w:t>
                        </w:r>
                        <w:r w:rsidR="0003406A">
                          <w:rPr>
                            <w:noProof/>
                          </w:rPr>
                          <w:fldChar w:fldCharType="end"/>
                        </w:r>
                      </w:sdtContent>
                    </w:sdt>
                    <w:r w:rsidR="0003406A">
                      <w:rPr>
                        <w:noProof/>
                      </w:rPr>
                      <w:t xml:space="preserve"> Место_рассмотрения_и_подведения_итогов»</w:t>
                    </w:r>
                    <w:r>
                      <w:rPr>
                        <w:noProof/>
                      </w:rPr>
                      <w:fldChar w:fldCharType="end"/>
                    </w:r>
                  </w:p>
                </w:sdtContent>
              </w:sdt>
            </w:tc>
          </w:tr>
        </w:tbl>
        <w:p w14:paraId="298C85D0" w14:textId="77777777" w:rsidR="002440E7" w:rsidRDefault="00E40217" w:rsidP="005A7114"/>
      </w:sdtContent>
    </w:sdt>
    <w:p w14:paraId="0EF646AB" w14:textId="77777777" w:rsidR="00845677" w:rsidRDefault="000943A0" w:rsidP="00845677">
      <w:pPr>
        <w:pStyle w:val="affff3"/>
      </w:pPr>
      <w:r w:rsidRPr="002E30A6">
        <w:rPr>
          <w:color w:val="auto"/>
        </w:rPr>
        <w:t>Подавая заявку на участие в закупке, вы соглашаетесь со всеми пол</w:t>
      </w:r>
      <w:r>
        <w:rPr>
          <w:color w:val="auto"/>
        </w:rPr>
        <w:t>ожениями документации о закупке</w:t>
      </w:r>
      <w:r w:rsidR="00E46501">
        <w:t>.</w:t>
      </w:r>
    </w:p>
    <w:p w14:paraId="1901DA40" w14:textId="77777777" w:rsidR="006641A8" w:rsidRDefault="006641A8" w:rsidP="00845677">
      <w:pPr>
        <w:pStyle w:val="af4"/>
      </w:pPr>
    </w:p>
    <w:p w14:paraId="771E91B4" w14:textId="77777777" w:rsidR="00F70B20" w:rsidRPr="006C518D" w:rsidRDefault="00F70B20" w:rsidP="00F70B20">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F70B20">
        <w:rPr>
          <w:color w:val="FF0000"/>
        </w:rPr>
        <w:t>.</w:t>
      </w:r>
      <w:r w:rsidRPr="006C518D">
        <w:rPr>
          <w:color w:val="FF0000"/>
        </w:rPr>
        <w:t>)</w:t>
      </w:r>
    </w:p>
    <w:p w14:paraId="6AC89907" w14:textId="77777777" w:rsidR="00F70B20" w:rsidRPr="00FD5F2A" w:rsidRDefault="00F70B20" w:rsidP="00F70B20">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14:paraId="2CA39E73" w14:textId="77777777" w:rsidR="00A64B0A" w:rsidRPr="00845677" w:rsidRDefault="00A64B0A" w:rsidP="00845677">
      <w:pPr>
        <w:pStyle w:val="af4"/>
      </w:pPr>
    </w:p>
    <w:p w14:paraId="1C0273D4" w14:textId="77777777" w:rsidR="000943A0" w:rsidRPr="002E30A6" w:rsidRDefault="000943A0" w:rsidP="000943A0">
      <w:pPr>
        <w:pStyle w:val="affff3"/>
        <w:rPr>
          <w:color w:val="auto"/>
        </w:rPr>
      </w:pPr>
      <w:r w:rsidRPr="002E30A6">
        <w:rPr>
          <w:color w:val="auto"/>
        </w:rPr>
        <w:t>Горячая линия по вопросам противодействия коррупции и корпоративного мошенничества:</w:t>
      </w:r>
    </w:p>
    <w:p w14:paraId="25223B86" w14:textId="77777777" w:rsidR="00845677" w:rsidRDefault="000943A0" w:rsidP="000943A0">
      <w:pPr>
        <w:pStyle w:val="affff3"/>
        <w:sectPr w:rsidR="00845677" w:rsidSect="00AE11A2">
          <w:footerReference w:type="default" r:id="rId9"/>
          <w:pgSz w:w="11906" w:h="16838"/>
          <w:pgMar w:top="709" w:right="1049" w:bottom="1276" w:left="1418" w:header="567" w:footer="851" w:gutter="0"/>
          <w:cols w:space="708"/>
          <w:docGrid w:linePitch="360"/>
        </w:sectPr>
      </w:pPr>
      <w:r w:rsidRPr="002E30A6">
        <w:rPr>
          <w:color w:val="auto"/>
        </w:rPr>
        <w:t xml:space="preserve">телефон: </w:t>
      </w:r>
      <w:r w:rsidR="006E31A2">
        <w:t>8 (800) 234-56-40; электронная почта: signal@enplus.ru.</w:t>
      </w:r>
    </w:p>
    <w:p w14:paraId="2D523D4D" w14:textId="0B889286" w:rsidR="00BC611E" w:rsidRDefault="009916FD" w:rsidP="00BC611E">
      <w:pPr>
        <w:pStyle w:val="1"/>
      </w:pPr>
      <w:bookmarkStart w:id="5" w:name="_Toc143602462"/>
      <w:r>
        <w:lastRenderedPageBreak/>
        <w:t>3.</w:t>
      </w:r>
      <w:r w:rsidR="00BC611E" w:rsidRPr="00536BD9">
        <w:t xml:space="preserve">Требования к </w:t>
      </w:r>
      <w:r w:rsidR="00BC611E">
        <w:t>предложению участника</w:t>
      </w:r>
      <w:bookmarkEnd w:id="5"/>
    </w:p>
    <w:p w14:paraId="47068099" w14:textId="77777777" w:rsidR="00BC611E" w:rsidRDefault="00BC611E" w:rsidP="00BC611E">
      <w:pPr>
        <w:pStyle w:val="113"/>
      </w:pPr>
      <w:r>
        <w:t>Требования к коммерческому предложению участника</w:t>
      </w:r>
    </w:p>
    <w:permStart w:id="1976370702" w:edGrp="everyone" w:displacedByCustomXml="next"/>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1322AC7ED93F4160955D5F618F045B2B"/>
        </w:placeholder>
        <w15:color w:val="FFFF00"/>
      </w:sdtPr>
      <w:sdtEndPr>
        <w:rPr>
          <w:rFonts w:ascii="Times New Roman" w:hAnsi="Times New Roman"/>
          <w:noProof/>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B56B74" w14:paraId="08EBD35E" w14:textId="77777777" w:rsidTr="00173337">
            <w:trPr>
              <w:tblCellSpacing w:w="42" w:type="dxa"/>
            </w:trPr>
            <w:tc>
              <w:tcPr>
                <w:tcW w:w="775" w:type="dxa"/>
                <w:vAlign w:val="center"/>
              </w:tcPr>
              <w:p w14:paraId="5F804E50"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58494002"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lang w:val="en-US"/>
                  </w:rPr>
                </w:pPr>
                <w:r w:rsidRPr="00B56B74">
                  <w:rPr>
                    <w:rFonts w:asciiTheme="minorHAnsi" w:hAnsiTheme="minorHAnsi" w:cs="Calibri"/>
                    <w:color w:val="000000"/>
                  </w:rPr>
                  <w:t>Предмет договора</w:t>
                </w:r>
              </w:p>
            </w:tc>
            <w:sdt>
              <w:sdtPr>
                <w:id w:val="1996138216"/>
                <w:placeholder>
                  <w:docPart w:val="4836B1622C68424FA927761DB1EA663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D296A9D" w14:textId="64016460" w:rsidR="00BC611E" w:rsidRPr="004A11C7" w:rsidRDefault="007D6706" w:rsidP="00173337">
                    <w:pPr>
                      <w:pStyle w:val="111"/>
                      <w:numPr>
                        <w:ilvl w:val="0"/>
                        <w:numId w:val="0"/>
                      </w:numPr>
                      <w:spacing w:after="0" w:line="240" w:lineRule="auto"/>
                      <w:jc w:val="left"/>
                      <w:rPr>
                        <w:rFonts w:asciiTheme="minorHAnsi" w:hAnsiTheme="minorHAnsi"/>
                      </w:rPr>
                    </w:pPr>
                    <w:r w:rsidRPr="007D6706">
                      <w:t>Оказание услуг  по очистке дренажной канавы от зольных наносов в ПК 78-30 ТЭЦ-9</w:t>
                    </w:r>
                  </w:p>
                </w:tc>
              </w:sdtContent>
            </w:sdt>
          </w:tr>
          <w:tr w:rsidR="00BC611E" w:rsidRPr="00B56B74" w14:paraId="41228244" w14:textId="77777777" w:rsidTr="00173337">
            <w:trPr>
              <w:tblCellSpacing w:w="42" w:type="dxa"/>
            </w:trPr>
            <w:tc>
              <w:tcPr>
                <w:tcW w:w="775" w:type="dxa"/>
                <w:vAlign w:val="center"/>
              </w:tcPr>
              <w:p w14:paraId="5A1877D1"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77B96F61"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FF2D001" w14:textId="4539E956" w:rsidR="00BC611E" w:rsidRPr="004A11C7" w:rsidRDefault="00E40217" w:rsidP="004E1CEE">
                <w:pPr>
                  <w:pStyle w:val="111"/>
                  <w:numPr>
                    <w:ilvl w:val="0"/>
                    <w:numId w:val="0"/>
                  </w:numPr>
                  <w:spacing w:after="0" w:line="240" w:lineRule="auto"/>
                  <w:jc w:val="left"/>
                  <w:rPr>
                    <w:rFonts w:asciiTheme="minorHAnsi" w:hAnsiTheme="minorHAnsi"/>
                  </w:rPr>
                </w:pPr>
                <w:sdt>
                  <w:sdtPr>
                    <w:id w:val="746076858"/>
                    <w:placeholder>
                      <w:docPart w:val="EDDF0D71FAE344DFB8012DC7957F1A42"/>
                    </w:placeholder>
                    <w15:color w:val="FFFF00"/>
                  </w:sdtPr>
                  <w:sdtEndPr/>
                  <w:sdtContent>
                    <w:r w:rsidR="00BC611E" w:rsidRPr="004A11C7">
                      <w:rPr>
                        <w:noProof/>
                      </w:rPr>
                      <w:fldChar w:fldCharType="begin"/>
                    </w:r>
                    <w:r w:rsidR="00BC611E" w:rsidRPr="004A11C7">
                      <w:rPr>
                        <w:rFonts w:asciiTheme="minorHAnsi" w:hAnsiTheme="minorHAnsi"/>
                        <w:noProof/>
                      </w:rPr>
                      <w:instrText xml:space="preserve"> MERGEFIELD "Количество_продукции" </w:instrText>
                    </w:r>
                    <w:r w:rsidR="00BC611E" w:rsidRPr="004A11C7">
                      <w:rPr>
                        <w:noProof/>
                      </w:rPr>
                      <w:fldChar w:fldCharType="separate"/>
                    </w:r>
                    <w:r w:rsidR="0079741D">
                      <w:rPr>
                        <w:rFonts w:asciiTheme="minorHAnsi" w:hAnsiTheme="minorHAnsi"/>
                        <w:noProof/>
                      </w:rPr>
                      <w:t>1</w:t>
                    </w:r>
                    <w:r w:rsidR="00BC611E" w:rsidRPr="004A11C7">
                      <w:rPr>
                        <w:noProof/>
                      </w:rPr>
                      <w:fldChar w:fldCharType="end"/>
                    </w:r>
                  </w:sdtContent>
                </w:sdt>
              </w:p>
            </w:tc>
          </w:tr>
          <w:tr w:rsidR="00BC611E" w:rsidRPr="00B56B74" w14:paraId="65347AAA" w14:textId="77777777" w:rsidTr="00173337">
            <w:trPr>
              <w:tblCellSpacing w:w="42" w:type="dxa"/>
            </w:trPr>
            <w:tc>
              <w:tcPr>
                <w:tcW w:w="775" w:type="dxa"/>
                <w:vAlign w:val="center"/>
              </w:tcPr>
              <w:p w14:paraId="63EC449D"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7A113A09"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Место поставки продукции (выполнения работ, оказания услуг)</w:t>
                </w:r>
              </w:p>
            </w:tc>
            <w:sdt>
              <w:sdtPr>
                <w:id w:val="776832097"/>
                <w:placeholder>
                  <w:docPart w:val="5984723A0FDD400096DDE4F4B1FED33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1EC66E8" w14:textId="06F1DA4C" w:rsidR="00BC611E" w:rsidRPr="004A11C7" w:rsidRDefault="00E40217" w:rsidP="00173337">
                    <w:pPr>
                      <w:pStyle w:val="111"/>
                      <w:numPr>
                        <w:ilvl w:val="0"/>
                        <w:numId w:val="0"/>
                      </w:numPr>
                      <w:spacing w:after="0" w:line="240" w:lineRule="auto"/>
                      <w:jc w:val="left"/>
                      <w:rPr>
                        <w:rFonts w:asciiTheme="minorHAnsi" w:hAnsiTheme="minorHAnsi"/>
                      </w:rPr>
                    </w:pPr>
                    <w:sdt>
                      <w:sdtPr>
                        <w:alias w:val="Адрес местонахождения (юр. адрес) заказчика"/>
                        <w:tag w:val="Адрес местонахождения (юр. адрес) заказчика"/>
                        <w:id w:val="-546756916"/>
                        <w:placeholder>
                          <w:docPart w:val="66B5AD575AC24DC8AD8AC0618B3CD8BC"/>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1077130247"/>
                            <w:placeholder>
                              <w:docPart w:val="CD15231087F943ABBAF80FC3A8DABAA3"/>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rPr>
                                <w:noProof/>
                              </w:rPr>
                              <w:t>665800</w:t>
                            </w:r>
                            <w:r w:rsidR="0003406A">
                              <w:rPr>
                                <w:noProof/>
                              </w:rPr>
                              <w:fldChar w:fldCharType="end"/>
                            </w:r>
                            <w:r w:rsidR="0003406A">
                              <w:rPr>
                                <w:noProof/>
                              </w:rPr>
                              <w:t xml:space="preserve"> Иркутская область, город Ангарск, Второй промышленный массив, квартал 17 стр.163, ТЭЦ-9</w:t>
                            </w:r>
                          </w:sdtContent>
                        </w:sdt>
                        <w:r w:rsidR="0003406A">
                          <w:rPr>
                            <w:noProof/>
                          </w:rPr>
                          <w:t xml:space="preserve"> </w:t>
                        </w:r>
                        <w:r w:rsidR="0003406A">
                          <w:rPr>
                            <w:noProof/>
                          </w:rPr>
                          <w:fldChar w:fldCharType="end"/>
                        </w:r>
                      </w:sdtContent>
                    </w:sdt>
                    <w:r w:rsidR="0003406A" w:rsidRPr="004A11C7">
                      <w:t xml:space="preserve"> </w:t>
                    </w:r>
                  </w:p>
                </w:tc>
              </w:sdtContent>
            </w:sdt>
          </w:tr>
          <w:tr w:rsidR="00C4575E" w:rsidRPr="00C4575E" w14:paraId="14BB09E8" w14:textId="77777777" w:rsidTr="00F51B5E">
            <w:trPr>
              <w:tblCellSpacing w:w="42" w:type="dxa"/>
            </w:trPr>
            <w:tc>
              <w:tcPr>
                <w:tcW w:w="775" w:type="dxa"/>
                <w:vAlign w:val="center"/>
              </w:tcPr>
              <w:p w14:paraId="2952C84B" w14:textId="77777777" w:rsidR="00C4575E" w:rsidRPr="00B56B74" w:rsidRDefault="00C4575E" w:rsidP="00F51B5E">
                <w:pPr>
                  <w:pStyle w:val="111"/>
                  <w:rPr>
                    <w:rFonts w:asciiTheme="minorHAnsi" w:hAnsiTheme="minorHAnsi"/>
                  </w:rPr>
                </w:pPr>
              </w:p>
            </w:tc>
            <w:tc>
              <w:tcPr>
                <w:tcW w:w="2893" w:type="dxa"/>
                <w:tcMar>
                  <w:left w:w="85" w:type="dxa"/>
                </w:tcMar>
                <w:vAlign w:val="center"/>
              </w:tcPr>
              <w:p w14:paraId="67DAAB60" w14:textId="77777777" w:rsidR="00C4575E" w:rsidRPr="00C4575E" w:rsidRDefault="00C4575E" w:rsidP="00F51B5E">
                <w:pPr>
                  <w:pStyle w:val="111"/>
                  <w:numPr>
                    <w:ilvl w:val="0"/>
                    <w:numId w:val="0"/>
                  </w:numPr>
                  <w:suppressAutoHyphens/>
                  <w:spacing w:after="0" w:line="240" w:lineRule="auto"/>
                  <w:jc w:val="left"/>
                  <w:rPr>
                    <w:rFonts w:asciiTheme="minorHAnsi" w:hAnsiTheme="minorHAnsi" w:cs="Calibri"/>
                    <w:color w:val="000000"/>
                  </w:rPr>
                </w:pPr>
                <w:r w:rsidRPr="00C4575E">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AED82AD" w14:textId="49D4190B" w:rsidR="00C4575E" w:rsidRPr="00C4575E" w:rsidRDefault="00830434" w:rsidP="00F51B5E">
                <w:pPr>
                  <w:pStyle w:val="111"/>
                  <w:numPr>
                    <w:ilvl w:val="0"/>
                    <w:numId w:val="0"/>
                  </w:numPr>
                  <w:spacing w:after="0" w:line="240" w:lineRule="auto"/>
                  <w:jc w:val="left"/>
                  <w:rPr>
                    <w:rFonts w:asciiTheme="minorHAnsi" w:hAnsiTheme="minorHAnsi"/>
                  </w:rPr>
                </w:pPr>
                <w:r>
                  <w:t>с</w:t>
                </w:r>
                <w:r w:rsidR="003B43DE">
                  <w:t xml:space="preserve"> </w:t>
                </w:r>
                <w:r w:rsidR="00053539">
                  <w:t>момента подписания</w:t>
                </w:r>
                <w:r w:rsidR="003B43DE">
                  <w:t xml:space="preserve"> договора до полного исполнения обязательств</w:t>
                </w:r>
              </w:p>
            </w:tc>
          </w:tr>
          <w:tr w:rsidR="00C4575E" w:rsidRPr="00B56B74" w14:paraId="678E28C5" w14:textId="77777777" w:rsidTr="00F51B5E">
            <w:trPr>
              <w:tblCellSpacing w:w="42" w:type="dxa"/>
            </w:trPr>
            <w:tc>
              <w:tcPr>
                <w:tcW w:w="775" w:type="dxa"/>
                <w:vAlign w:val="center"/>
              </w:tcPr>
              <w:p w14:paraId="6677C1B3" w14:textId="77777777" w:rsidR="00C4575E" w:rsidRPr="00C4575E" w:rsidRDefault="00C4575E" w:rsidP="00F51B5E">
                <w:pPr>
                  <w:pStyle w:val="111"/>
                  <w:rPr>
                    <w:rFonts w:asciiTheme="minorHAnsi" w:hAnsiTheme="minorHAnsi"/>
                  </w:rPr>
                </w:pPr>
              </w:p>
            </w:tc>
            <w:tc>
              <w:tcPr>
                <w:tcW w:w="2893" w:type="dxa"/>
                <w:tcMar>
                  <w:left w:w="85" w:type="dxa"/>
                </w:tcMar>
                <w:vAlign w:val="center"/>
              </w:tcPr>
              <w:p w14:paraId="1B4EE79E" w14:textId="77777777" w:rsidR="00C4575E" w:rsidRPr="00C4575E" w:rsidRDefault="00C4575E" w:rsidP="00F51B5E">
                <w:pPr>
                  <w:pStyle w:val="111"/>
                  <w:numPr>
                    <w:ilvl w:val="0"/>
                    <w:numId w:val="0"/>
                  </w:numPr>
                  <w:suppressAutoHyphens/>
                  <w:spacing w:after="0" w:line="240" w:lineRule="auto"/>
                  <w:jc w:val="left"/>
                  <w:rPr>
                    <w:rFonts w:asciiTheme="minorHAnsi" w:hAnsiTheme="minorHAnsi" w:cs="Calibri"/>
                    <w:color w:val="000000"/>
                  </w:rPr>
                </w:pPr>
                <w:r w:rsidRPr="00C4575E">
                  <w:rPr>
                    <w:rFonts w:asciiTheme="minorHAnsi" w:hAnsiTheme="minorHAnsi" w:cs="Calibri"/>
                    <w:color w:val="000000"/>
                  </w:rPr>
                  <w:t>Срок (период, сроки) выполнения работ (оказания услуг)</w:t>
                </w:r>
              </w:p>
            </w:tc>
            <w:sdt>
              <w:sdtPr>
                <w:id w:val="509108617"/>
                <w:placeholder>
                  <w:docPart w:val="0258EDF935064DC18941F5441045EE1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D1847FA" w14:textId="2AA980D8" w:rsidR="00C4575E" w:rsidRPr="002C5180" w:rsidRDefault="00C4575E" w:rsidP="00F51B5E">
                    <w:pPr>
                      <w:pStyle w:val="111"/>
                      <w:numPr>
                        <w:ilvl w:val="0"/>
                        <w:numId w:val="0"/>
                      </w:numPr>
                      <w:spacing w:after="0" w:line="240" w:lineRule="auto"/>
                      <w:jc w:val="left"/>
                      <w:rPr>
                        <w:rFonts w:asciiTheme="minorHAnsi" w:hAnsiTheme="minorHAnsi"/>
                      </w:rPr>
                    </w:pPr>
                    <w:r w:rsidRPr="00C4575E">
                      <w:fldChar w:fldCharType="begin"/>
                    </w:r>
                    <w:r w:rsidRPr="00C4575E">
                      <w:rPr>
                        <w:rFonts w:asciiTheme="minorHAnsi" w:hAnsiTheme="minorHAnsi"/>
                      </w:rPr>
                      <w:instrText xml:space="preserve"> MERGEFIELD "Условия_и_сроки_поставки" </w:instrText>
                    </w:r>
                    <w:r w:rsidRPr="00C4575E">
                      <w:fldChar w:fldCharType="separate"/>
                    </w:r>
                    <w:r w:rsidR="003B43DE">
                      <w:rPr>
                        <w:rFonts w:asciiTheme="minorHAnsi" w:hAnsiTheme="minorHAnsi"/>
                        <w:noProof/>
                      </w:rPr>
                      <w:t>с</w:t>
                    </w:r>
                    <w:r w:rsidR="007825F9">
                      <w:rPr>
                        <w:rFonts w:asciiTheme="minorHAnsi" w:hAnsiTheme="minorHAnsi"/>
                        <w:noProof/>
                      </w:rPr>
                      <w:t xml:space="preserve"> момента подписания</w:t>
                    </w:r>
                    <w:r w:rsidR="003B43DE">
                      <w:rPr>
                        <w:rFonts w:asciiTheme="minorHAnsi" w:hAnsiTheme="minorHAnsi"/>
                        <w:noProof/>
                      </w:rPr>
                      <w:t xml:space="preserve"> договора по </w:t>
                    </w:r>
                    <w:r w:rsidR="00BF0479">
                      <w:rPr>
                        <w:rFonts w:asciiTheme="minorHAnsi" w:hAnsiTheme="minorHAnsi"/>
                        <w:noProof/>
                      </w:rPr>
                      <w:t>09</w:t>
                    </w:r>
                    <w:r w:rsidR="0079741D">
                      <w:rPr>
                        <w:rFonts w:asciiTheme="minorHAnsi" w:hAnsiTheme="minorHAnsi"/>
                        <w:noProof/>
                      </w:rPr>
                      <w:t>.</w:t>
                    </w:r>
                    <w:r w:rsidR="00BF0479">
                      <w:rPr>
                        <w:rFonts w:asciiTheme="minorHAnsi" w:hAnsiTheme="minorHAnsi"/>
                        <w:noProof/>
                      </w:rPr>
                      <w:t>10</w:t>
                    </w:r>
                    <w:r w:rsidR="0079741D">
                      <w:rPr>
                        <w:rFonts w:asciiTheme="minorHAnsi" w:hAnsiTheme="minorHAnsi"/>
                        <w:noProof/>
                      </w:rPr>
                      <w:t>.2024</w:t>
                    </w:r>
                    <w:r w:rsidRPr="00C4575E">
                      <w:fldChar w:fldCharType="end"/>
                    </w:r>
                  </w:p>
                </w:tc>
              </w:sdtContent>
            </w:sdt>
          </w:tr>
          <w:tr w:rsidR="00340768" w:rsidRPr="004A11C7" w14:paraId="020D1C40" w14:textId="77777777" w:rsidTr="00DD77B3">
            <w:trPr>
              <w:tblCellSpacing w:w="42" w:type="dxa"/>
            </w:trPr>
            <w:tc>
              <w:tcPr>
                <w:tcW w:w="775" w:type="dxa"/>
                <w:vAlign w:val="center"/>
              </w:tcPr>
              <w:p w14:paraId="53BEFD6F" w14:textId="77777777" w:rsidR="00340768" w:rsidRPr="00B56B74" w:rsidRDefault="00340768" w:rsidP="00DD77B3">
                <w:pPr>
                  <w:pStyle w:val="111"/>
                  <w:rPr>
                    <w:rFonts w:asciiTheme="minorHAnsi" w:hAnsiTheme="minorHAnsi"/>
                  </w:rPr>
                </w:pPr>
              </w:p>
            </w:tc>
            <w:tc>
              <w:tcPr>
                <w:tcW w:w="2893" w:type="dxa"/>
                <w:tcMar>
                  <w:left w:w="85" w:type="dxa"/>
                </w:tcMar>
                <w:vAlign w:val="center"/>
              </w:tcPr>
              <w:p w14:paraId="610D6C6E" w14:textId="77777777" w:rsidR="00340768" w:rsidRPr="00B56B74" w:rsidRDefault="00340768" w:rsidP="00DD77B3">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B05A162" w14:textId="15018023" w:rsidR="00340768" w:rsidRPr="008F5900" w:rsidRDefault="00340768" w:rsidP="00DD77B3">
                <w:pPr>
                  <w:pStyle w:val="111"/>
                  <w:numPr>
                    <w:ilvl w:val="0"/>
                    <w:numId w:val="0"/>
                  </w:numPr>
                  <w:spacing w:after="0" w:line="240" w:lineRule="auto"/>
                  <w:jc w:val="left"/>
                  <w:rPr>
                    <w:rFonts w:asciiTheme="minorHAnsi" w:hAnsiTheme="minorHAnsi"/>
                    <w:lang w:val="en-US"/>
                  </w:rPr>
                </w:pPr>
                <w:r>
                  <w:fldChar w:fldCharType="begin"/>
                </w:r>
                <w:r>
                  <w:rPr>
                    <w:rFonts w:asciiTheme="minorHAnsi" w:hAnsiTheme="minorHAnsi"/>
                  </w:rPr>
                  <w:instrText xml:space="preserve"> MERGEFIELD Качество_результата_работ_услуг </w:instrText>
                </w:r>
                <w:r w:rsidR="00E40217">
                  <w:fldChar w:fldCharType="separate"/>
                </w:r>
                <w:r>
                  <w:fldChar w:fldCharType="end"/>
                </w:r>
                <w:r w:rsidR="008F5900">
                  <w:t>не установлен</w:t>
                </w:r>
              </w:p>
            </w:tc>
          </w:tr>
          <w:tr w:rsidR="00BC611E" w:rsidRPr="00B56B74" w14:paraId="357550C7" w14:textId="77777777" w:rsidTr="00173337">
            <w:trPr>
              <w:tblCellSpacing w:w="42" w:type="dxa"/>
            </w:trPr>
            <w:tc>
              <w:tcPr>
                <w:tcW w:w="775" w:type="dxa"/>
                <w:vAlign w:val="center"/>
              </w:tcPr>
              <w:p w14:paraId="4C016917"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6D2966C8"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Цена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858E5D0" w14:textId="43C0B1A4" w:rsidR="00BC611E" w:rsidRPr="00440E1F" w:rsidRDefault="00BF0479" w:rsidP="008B4448">
                <w:pPr>
                  <w:pStyle w:val="111"/>
                  <w:numPr>
                    <w:ilvl w:val="0"/>
                    <w:numId w:val="0"/>
                  </w:numPr>
                  <w:spacing w:after="0" w:line="240" w:lineRule="auto"/>
                  <w:jc w:val="left"/>
                  <w:rPr>
                    <w:rFonts w:asciiTheme="minorHAnsi" w:hAnsiTheme="minorHAnsi"/>
                  </w:rPr>
                </w:pPr>
                <w:r>
                  <w:t>50</w:t>
                </w:r>
                <w:r w:rsidR="007825F9">
                  <w:t>4</w:t>
                </w:r>
                <w:r>
                  <w:t> 692,79</w:t>
                </w:r>
                <w:r w:rsidR="008B4448" w:rsidRPr="00440E1F">
                  <w:t xml:space="preserve"> </w:t>
                </w:r>
                <w:sdt>
                  <w:sdtPr>
                    <w:id w:val="1180080479"/>
                    <w:placeholder>
                      <w:docPart w:val="990183E24DFD4A7E9877ED703AADEF01"/>
                    </w:placeholder>
                    <w15:color w:val="FFFF00"/>
                    <w:comboBox>
                      <w:listItem w:displayText="рублей" w:value="рублей"/>
                      <w:listItem w:displayText="долларов" w:value="долларов"/>
                      <w:listItem w:displayText="евро" w:value="евро"/>
                    </w:comboBox>
                  </w:sdtPr>
                  <w:sdtEndPr/>
                  <w:sdtContent>
                    <w:r w:rsidR="008B4448">
                      <w:t>рублей</w:t>
                    </w:r>
                  </w:sdtContent>
                </w:sdt>
                <w:r w:rsidR="008B4448" w:rsidRPr="00212FD0">
                  <w:t xml:space="preserve"> </w:t>
                </w:r>
                <w:sdt>
                  <w:sdtPr>
                    <w:id w:val="576947419"/>
                    <w:placeholder>
                      <w:docPart w:val="4521148D2DCC4482A392EDADE70FD3B1"/>
                    </w:placeholder>
                    <w15:color w:val="FFFF00"/>
                    <w:comboBox>
                      <w:listItem w:displayText="без учета НДС" w:value="без учета НДС"/>
                      <w:listItem w:displayText="с учетом НДС" w:value="с учетом НДС"/>
                    </w:comboBox>
                  </w:sdtPr>
                  <w:sdtEndPr/>
                  <w:sdtContent>
                    <w:r w:rsidR="008B4448">
                      <w:t>без учета НДС</w:t>
                    </w:r>
                  </w:sdtContent>
                </w:sdt>
              </w:p>
            </w:tc>
          </w:tr>
          <w:tr w:rsidR="00BC611E" w:rsidRPr="00B56B74" w14:paraId="33742B8C" w14:textId="77777777" w:rsidTr="00173337">
            <w:trPr>
              <w:tblCellSpacing w:w="42" w:type="dxa"/>
            </w:trPr>
            <w:tc>
              <w:tcPr>
                <w:tcW w:w="775" w:type="dxa"/>
                <w:vAlign w:val="center"/>
              </w:tcPr>
              <w:p w14:paraId="70A8B191"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12B0E843"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Форма оплаты продукции</w:t>
                </w:r>
              </w:p>
            </w:tc>
            <w:sdt>
              <w:sdtPr>
                <w:id w:val="-1299294184"/>
                <w:placeholder>
                  <w:docPart w:val="99E43B938EE948D2B9716B01DF392E5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7CB0B10" w14:textId="4D0EBFF0"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"Форма_оплаты_продукции" </w:instrText>
                    </w:r>
                    <w:r w:rsidRPr="004A11C7">
                      <w:rPr>
                        <w:noProof/>
                      </w:rPr>
                      <w:fldChar w:fldCharType="separate"/>
                    </w:r>
                    <w:r w:rsidR="0079741D">
                      <w:rPr>
                        <w:rFonts w:asciiTheme="minorHAnsi" w:hAnsiTheme="minorHAnsi"/>
                        <w:noProof/>
                      </w:rPr>
                      <w:t>безналичный расчет денежными средствами</w:t>
                    </w:r>
                    <w:r w:rsidRPr="004A11C7">
                      <w:rPr>
                        <w:noProof/>
                      </w:rPr>
                      <w:fldChar w:fldCharType="end"/>
                    </w:r>
                  </w:p>
                </w:tc>
              </w:sdtContent>
            </w:sdt>
          </w:tr>
          <w:tr w:rsidR="00BC611E" w:rsidRPr="00B56B74" w14:paraId="1D9A1EF2" w14:textId="77777777" w:rsidTr="00173337">
            <w:trPr>
              <w:tblCellSpacing w:w="42" w:type="dxa"/>
            </w:trPr>
            <w:tc>
              <w:tcPr>
                <w:tcW w:w="775" w:type="dxa"/>
                <w:vAlign w:val="center"/>
              </w:tcPr>
              <w:p w14:paraId="0AB75F52"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37D08EE0"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Сроки оплаты продукции</w:t>
                </w:r>
              </w:p>
            </w:tc>
            <w:sdt>
              <w:sdtPr>
                <w:id w:val="1764035768"/>
                <w:placeholder>
                  <w:docPart w:val="C96344FC2D5D418689EBC47382F77963"/>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7060928" w14:textId="51463699"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"Сроки_оплаты_продукции" </w:instrText>
                    </w:r>
                    <w:r w:rsidRPr="004A11C7">
                      <w:rPr>
                        <w:noProof/>
                      </w:rPr>
                      <w:fldChar w:fldCharType="separate"/>
                    </w:r>
                    <w:r w:rsidR="0079741D">
                      <w:rPr>
                        <w:rFonts w:asciiTheme="minorHAnsi" w:hAnsiTheme="minorHAnsi"/>
                        <w:noProof/>
                      </w:rPr>
                      <w:t>7 рабочих дней</w:t>
                    </w:r>
                    <w:r w:rsidRPr="004A11C7">
                      <w:rPr>
                        <w:noProof/>
                      </w:rPr>
                      <w:fldChar w:fldCharType="end"/>
                    </w:r>
                  </w:p>
                </w:tc>
              </w:sdtContent>
            </w:sdt>
          </w:tr>
          <w:tr w:rsidR="00BC611E" w:rsidRPr="00B56B74" w14:paraId="1B892D02" w14:textId="77777777" w:rsidTr="00173337">
            <w:trPr>
              <w:tblCellSpacing w:w="42" w:type="dxa"/>
            </w:trPr>
            <w:tc>
              <w:tcPr>
                <w:tcW w:w="775" w:type="dxa"/>
                <w:vAlign w:val="center"/>
              </w:tcPr>
              <w:p w14:paraId="3CA1F478"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2C2C6F2B"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Порядок оплаты продукции</w:t>
                </w:r>
              </w:p>
            </w:tc>
            <w:sdt>
              <w:sdtPr>
                <w:id w:val="-335614721"/>
                <w:placeholder>
                  <w:docPart w:val="5040EF9E5D9C409C87505D5DD07FB6C4"/>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FB19AB7" w14:textId="6A9ACAE4" w:rsidR="00BC611E" w:rsidRPr="004A11C7" w:rsidRDefault="0079741D" w:rsidP="00173337">
                    <w:pPr>
                      <w:pStyle w:val="111"/>
                      <w:numPr>
                        <w:ilvl w:val="0"/>
                        <w:numId w:val="0"/>
                      </w:numPr>
                      <w:spacing w:after="0" w:line="240" w:lineRule="auto"/>
                      <w:jc w:val="left"/>
                      <w:rPr>
                        <w:rFonts w:asciiTheme="minorHAnsi" w:hAnsiTheme="minorHAnsi"/>
                      </w:rPr>
                    </w:pPr>
                    <w:r>
                      <w:rPr>
                        <w:noProof/>
                      </w:rPr>
                      <w:t xml:space="preserve">С даты подписания акта сдачи-приемки услуг </w:t>
                    </w:r>
                  </w:p>
                </w:tc>
              </w:sdtContent>
            </w:sdt>
          </w:tr>
          <w:tr w:rsidR="00BC611E" w:rsidRPr="00B56B74" w14:paraId="4B6AFEAA" w14:textId="77777777" w:rsidTr="00173337">
            <w:trPr>
              <w:tblCellSpacing w:w="42" w:type="dxa"/>
            </w:trPr>
            <w:tc>
              <w:tcPr>
                <w:tcW w:w="775" w:type="dxa"/>
                <w:vAlign w:val="center"/>
              </w:tcPr>
              <w:p w14:paraId="789066FC"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56CBD9C4"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Состав цены договора</w:t>
                </w:r>
              </w:p>
            </w:tc>
            <w:sdt>
              <w:sdtPr>
                <w:id w:val="1442657212"/>
                <w:placeholder>
                  <w:docPart w:val="CA83BEB3BABF410FAF558B58BEB6E286"/>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56E16BB" w14:textId="4B5338C6" w:rsidR="00BC611E" w:rsidRPr="004A11C7" w:rsidRDefault="007825F9" w:rsidP="00173337">
                    <w:pPr>
                      <w:pStyle w:val="111"/>
                      <w:numPr>
                        <w:ilvl w:val="0"/>
                        <w:numId w:val="0"/>
                      </w:numPr>
                      <w:spacing w:after="0" w:line="240" w:lineRule="auto"/>
                      <w:jc w:val="left"/>
                      <w:rPr>
                        <w:rFonts w:asciiTheme="minorHAnsi" w:hAnsiTheme="minorHAnsi"/>
                      </w:rPr>
                    </w:pPr>
                    <w:r>
                      <w:t xml:space="preserve">Согласно  </w:t>
                    </w:r>
                    <w:r w:rsidR="00BC611E" w:rsidRPr="004A11C7">
                      <w:rPr>
                        <w:noProof/>
                      </w:rPr>
                      <w:fldChar w:fldCharType="begin"/>
                    </w:r>
                    <w:r w:rsidR="00BC611E" w:rsidRPr="004A11C7">
                      <w:rPr>
                        <w:rFonts w:asciiTheme="minorHAnsi" w:hAnsiTheme="minorHAnsi"/>
                        <w:noProof/>
                      </w:rPr>
                      <w:instrText xml:space="preserve"> MERGEFIELD "Состав_цены_договора" </w:instrText>
                    </w:r>
                    <w:r w:rsidR="00E40217">
                      <w:rPr>
                        <w:noProof/>
                      </w:rPr>
                      <w:fldChar w:fldCharType="separate"/>
                    </w:r>
                    <w:r w:rsidR="00BC611E" w:rsidRPr="004A11C7">
                      <w:rPr>
                        <w:noProof/>
                      </w:rPr>
                      <w:fldChar w:fldCharType="end"/>
                    </w:r>
                    <w:r w:rsidR="002E3260">
                      <w:rPr>
                        <w:noProof/>
                      </w:rPr>
                      <w:t>локальн</w:t>
                    </w:r>
                    <w:r>
                      <w:rPr>
                        <w:noProof/>
                      </w:rPr>
                      <w:t xml:space="preserve">ой </w:t>
                    </w:r>
                    <w:r w:rsidR="002044EF">
                      <w:rPr>
                        <w:noProof/>
                      </w:rPr>
                      <w:t xml:space="preserve"> </w:t>
                    </w:r>
                    <w:r w:rsidR="002E3260">
                      <w:rPr>
                        <w:noProof/>
                      </w:rPr>
                      <w:t xml:space="preserve"> </w:t>
                    </w:r>
                    <w:r w:rsidR="008F5900">
                      <w:rPr>
                        <w:noProof/>
                      </w:rPr>
                      <w:t>ресурсн</w:t>
                    </w:r>
                    <w:r>
                      <w:rPr>
                        <w:noProof/>
                      </w:rPr>
                      <w:t>ой</w:t>
                    </w:r>
                    <w:r w:rsidR="008F5900">
                      <w:rPr>
                        <w:noProof/>
                      </w:rPr>
                      <w:t xml:space="preserve"> смет</w:t>
                    </w:r>
                    <w:r>
                      <w:rPr>
                        <w:noProof/>
                      </w:rPr>
                      <w:t>е</w:t>
                    </w:r>
                  </w:p>
                </w:tc>
              </w:sdtContent>
            </w:sdt>
          </w:tr>
          <w:tr w:rsidR="00BC611E" w:rsidRPr="00B56B74" w14:paraId="3B5F5A56" w14:textId="77777777" w:rsidTr="00173337">
            <w:trPr>
              <w:tblCellSpacing w:w="42" w:type="dxa"/>
            </w:trPr>
            <w:tc>
              <w:tcPr>
                <w:tcW w:w="775" w:type="dxa"/>
                <w:vAlign w:val="center"/>
              </w:tcPr>
              <w:p w14:paraId="62B8ADD3"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61F17156"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sidR="00371BF2">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sidR="00371BF2">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695C97C" w14:textId="77485450" w:rsidR="00BC611E" w:rsidRPr="004A11C7" w:rsidRDefault="00E40217" w:rsidP="00173337">
                <w:pPr>
                  <w:pStyle w:val="111"/>
                  <w:numPr>
                    <w:ilvl w:val="0"/>
                    <w:numId w:val="0"/>
                  </w:numPr>
                  <w:spacing w:after="0" w:line="240" w:lineRule="auto"/>
                  <w:jc w:val="left"/>
                  <w:rPr>
                    <w:rFonts w:asciiTheme="minorHAnsi" w:hAnsiTheme="minorHAnsi"/>
                  </w:rPr>
                </w:pPr>
                <w:sdt>
                  <w:sdtPr>
                    <w:id w:val="-876460353"/>
                    <w:placeholder>
                      <w:docPart w:val="FF2C9EBED73842C5B401F76B9E7C3950"/>
                    </w:placeholder>
                    <w15:color w:val="FFFF00"/>
                  </w:sdtPr>
                  <w:sdtEndPr/>
                  <w:sdtContent>
                    <w:r w:rsidR="0079741D">
                      <w:t>отсутствует</w:t>
                    </w:r>
                  </w:sdtContent>
                </w:sdt>
              </w:p>
            </w:tc>
          </w:tr>
          <w:tr w:rsidR="00C4575E" w:rsidRPr="00B56B74" w14:paraId="62835F45" w14:textId="77777777" w:rsidTr="00DD77B3">
            <w:trPr>
              <w:tblCellSpacing w:w="42" w:type="dxa"/>
            </w:trPr>
            <w:tc>
              <w:tcPr>
                <w:tcW w:w="775" w:type="dxa"/>
                <w:vAlign w:val="center"/>
              </w:tcPr>
              <w:p w14:paraId="5419693C" w14:textId="77777777" w:rsidR="00C4575E" w:rsidRPr="00B56B74" w:rsidRDefault="00C4575E" w:rsidP="00C4575E">
                <w:pPr>
                  <w:pStyle w:val="111"/>
                </w:pPr>
              </w:p>
            </w:tc>
            <w:tc>
              <w:tcPr>
                <w:tcW w:w="2893" w:type="dxa"/>
                <w:tcMar>
                  <w:left w:w="85" w:type="dxa"/>
                </w:tcMar>
                <w:vAlign w:val="center"/>
              </w:tcPr>
              <w:p w14:paraId="6DE71463" w14:textId="77777777" w:rsidR="00C4575E" w:rsidRPr="00C4575E" w:rsidRDefault="00C4575E" w:rsidP="00C4575E">
                <w:pPr>
                  <w:pStyle w:val="afffff"/>
                  <w:jc w:val="both"/>
                  <w:rPr>
                    <w:rFonts w:asciiTheme="minorHAnsi" w:hAnsiTheme="minorHAnsi"/>
                    <w:sz w:val="20"/>
                  </w:rPr>
                </w:pPr>
                <w:r w:rsidRPr="00C4575E">
                  <w:rPr>
                    <w:rFonts w:asciiTheme="minorHAnsi" w:hAnsiTheme="minorHAnsi" w:cs="Calibri"/>
                    <w:color w:val="000000"/>
                    <w:sz w:val="20"/>
                  </w:rPr>
                  <w:t>Доля работ (услуг)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50601E4" w14:textId="6B6C08B4" w:rsidR="00C4575E" w:rsidRPr="002C5180" w:rsidRDefault="00C4575E" w:rsidP="00C4575E">
                <w:pPr>
                  <w:pStyle w:val="111"/>
                  <w:numPr>
                    <w:ilvl w:val="0"/>
                    <w:numId w:val="0"/>
                  </w:numPr>
                  <w:spacing w:after="0" w:line="240" w:lineRule="auto"/>
                  <w:jc w:val="left"/>
                  <w:rPr>
                    <w:rFonts w:asciiTheme="minorHAnsi" w:hAnsiTheme="minorHAnsi"/>
                    <w:noProof/>
                  </w:rPr>
                </w:pPr>
                <w:r w:rsidRPr="002C5180">
                  <w:rPr>
                    <w:noProof/>
                  </w:rPr>
                  <w:fldChar w:fldCharType="begin"/>
                </w:r>
                <w:r w:rsidRPr="002C5180">
                  <w:rPr>
                    <w:rFonts w:asciiTheme="minorHAnsi" w:hAnsiTheme="minorHAnsi"/>
                    <w:noProof/>
                  </w:rPr>
                  <w:instrText xml:space="preserve"> MERGEFIELD Процент_субподрячиков </w:instrText>
                </w:r>
                <w:r w:rsidRPr="002C5180">
                  <w:rPr>
                    <w:noProof/>
                  </w:rPr>
                  <w:fldChar w:fldCharType="separate"/>
                </w:r>
                <w:r w:rsidR="0079741D">
                  <w:rPr>
                    <w:rFonts w:asciiTheme="minorHAnsi" w:hAnsiTheme="minorHAnsi"/>
                    <w:noProof/>
                  </w:rPr>
                  <w:t>30%</w:t>
                </w:r>
                <w:r w:rsidRPr="002C5180">
                  <w:rPr>
                    <w:noProof/>
                  </w:rPr>
                  <w:fldChar w:fldCharType="end"/>
                </w:r>
              </w:p>
            </w:tc>
          </w:tr>
          <w:tr w:rsidR="004D52E3" w:rsidRPr="00B56B74" w14:paraId="28A7EC7F" w14:textId="77777777" w:rsidTr="00017157">
            <w:trPr>
              <w:tblCellSpacing w:w="42" w:type="dxa"/>
            </w:trPr>
            <w:tc>
              <w:tcPr>
                <w:tcW w:w="775" w:type="dxa"/>
                <w:vAlign w:val="center"/>
              </w:tcPr>
              <w:p w14:paraId="64EAB2EE" w14:textId="77777777" w:rsidR="004D52E3" w:rsidRPr="00B56B74" w:rsidRDefault="004D52E3" w:rsidP="00017157">
                <w:pPr>
                  <w:pStyle w:val="111"/>
                </w:pPr>
              </w:p>
            </w:tc>
            <w:tc>
              <w:tcPr>
                <w:tcW w:w="2893" w:type="dxa"/>
                <w:tcMar>
                  <w:left w:w="85" w:type="dxa"/>
                </w:tcMar>
                <w:vAlign w:val="center"/>
              </w:tcPr>
              <w:p w14:paraId="1ADF3EA3" w14:textId="77777777" w:rsidR="004D52E3" w:rsidRPr="002C5180" w:rsidRDefault="004D52E3" w:rsidP="00017157">
                <w:pPr>
                  <w:pStyle w:val="afffff"/>
                  <w:jc w:val="both"/>
                  <w:rPr>
                    <w:rFonts w:asciiTheme="minorHAnsi" w:hAnsiTheme="minorHAnsi"/>
                    <w:sz w:val="20"/>
                  </w:rPr>
                </w:pPr>
                <w:r>
                  <w:rPr>
                    <w:rFonts w:asciiTheme="minorHAnsi" w:hAnsiTheme="minorHAnsi" w:cs="Calibri"/>
                    <w:color w:val="000000"/>
                    <w:sz w:val="20"/>
                  </w:rPr>
                  <w:t>Срок действия оферты</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172B575" w14:textId="55A5E733" w:rsidR="004D52E3" w:rsidRPr="002C5180" w:rsidRDefault="004D52E3" w:rsidP="00017157">
                <w:pPr>
                  <w:pStyle w:val="111"/>
                  <w:numPr>
                    <w:ilvl w:val="0"/>
                    <w:numId w:val="0"/>
                  </w:numPr>
                  <w:spacing w:after="0" w:line="240" w:lineRule="auto"/>
                  <w:jc w:val="left"/>
                  <w:rPr>
                    <w:rFonts w:asciiTheme="minorHAnsi" w:hAnsiTheme="minorHAnsi"/>
                    <w:noProof/>
                  </w:rPr>
                </w:pPr>
                <w:r>
                  <w:rPr>
                    <w:noProof/>
                  </w:rPr>
                  <w:fldChar w:fldCharType="begin"/>
                </w:r>
                <w:r>
                  <w:rPr>
                    <w:noProof/>
                  </w:rPr>
                  <w:instrText xml:space="preserve"> MERGEFIELD Срок_оферты </w:instrText>
                </w:r>
                <w:r>
                  <w:rPr>
                    <w:noProof/>
                  </w:rPr>
                  <w:fldChar w:fldCharType="separate"/>
                </w:r>
                <w:r w:rsidR="0003406A">
                  <w:rPr>
                    <w:noProof/>
                  </w:rPr>
                  <w:t>Срок</w:t>
                </w:r>
                <w:r w:rsidR="0079741D">
                  <w:rPr>
                    <w:noProof/>
                  </w:rPr>
                  <w:t xml:space="preserve"> до 90 календарных дней </w:t>
                </w:r>
                <w:r w:rsidR="0003406A">
                  <w:rPr>
                    <w:noProof/>
                  </w:rPr>
                  <w:t>оферты</w:t>
                </w:r>
                <w:r>
                  <w:rPr>
                    <w:noProof/>
                  </w:rPr>
                  <w:fldChar w:fldCharType="end"/>
                </w:r>
              </w:p>
            </w:tc>
          </w:tr>
          <w:tr w:rsidR="004E5982" w:rsidRPr="00B56B74" w14:paraId="7A23AD96" w14:textId="77777777" w:rsidTr="00AF622A">
            <w:trPr>
              <w:tblCellSpacing w:w="42" w:type="dxa"/>
            </w:trPr>
            <w:tc>
              <w:tcPr>
                <w:tcW w:w="775" w:type="dxa"/>
                <w:vAlign w:val="center"/>
              </w:tcPr>
              <w:p w14:paraId="4D28974F" w14:textId="77777777" w:rsidR="004E5982" w:rsidRPr="00B56B74" w:rsidRDefault="004E5982" w:rsidP="00AF622A">
                <w:pPr>
                  <w:pStyle w:val="111"/>
                </w:pPr>
              </w:p>
            </w:tc>
            <w:tc>
              <w:tcPr>
                <w:tcW w:w="2893" w:type="dxa"/>
                <w:tcMar>
                  <w:left w:w="85" w:type="dxa"/>
                </w:tcMar>
                <w:vAlign w:val="center"/>
              </w:tcPr>
              <w:p w14:paraId="29418881" w14:textId="77777777" w:rsidR="004E5982" w:rsidRPr="002C5180" w:rsidRDefault="004E5982" w:rsidP="00AF622A">
                <w:pPr>
                  <w:pStyle w:val="afffff"/>
                  <w:jc w:val="both"/>
                  <w:rPr>
                    <w:rFonts w:cs="Calibri"/>
                    <w:color w:val="000000"/>
                  </w:rPr>
                </w:pPr>
                <w:r w:rsidRPr="00CC4635">
                  <w:rPr>
                    <w:rFonts w:asciiTheme="minorHAnsi" w:hAnsiTheme="minorHAnsi" w:cs="Calibri"/>
                    <w:color w:val="000000"/>
                    <w:sz w:val="2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21E9414" w14:textId="7766366A" w:rsidR="004E5982" w:rsidRPr="002C5180" w:rsidRDefault="004E5982" w:rsidP="00AF622A">
                <w:pPr>
                  <w:pStyle w:val="111"/>
                  <w:numPr>
                    <w:ilvl w:val="0"/>
                    <w:numId w:val="0"/>
                  </w:numPr>
                  <w:spacing w:after="0" w:line="240" w:lineRule="auto"/>
                  <w:jc w:val="left"/>
                  <w:rPr>
                    <w:noProof/>
                  </w:rPr>
                </w:pPr>
                <w:r>
                  <w:rPr>
                    <w:noProof/>
                  </w:rPr>
                  <w:fldChar w:fldCharType="begin"/>
                </w:r>
                <w:r>
                  <w:rPr>
                    <w:noProof/>
                  </w:rPr>
                  <w:instrText xml:space="preserve"> MERGEFIELD Иные_Требования_к_предложениям </w:instrText>
                </w:r>
                <w:r>
                  <w:rPr>
                    <w:noProof/>
                  </w:rPr>
                  <w:fldChar w:fldCharType="separate"/>
                </w:r>
                <w:r w:rsidR="0079741D">
                  <w:rPr>
                    <w:noProof/>
                  </w:rPr>
                  <w:t>нет</w:t>
                </w:r>
                <w:r>
                  <w:rPr>
                    <w:noProof/>
                  </w:rPr>
                  <w:fldChar w:fldCharType="end"/>
                </w:r>
              </w:p>
            </w:tc>
          </w:tr>
        </w:tbl>
      </w:sdtContent>
    </w:sdt>
    <w:permEnd w:id="1976370702"/>
    <w:p w14:paraId="45C74A07" w14:textId="00844173" w:rsidR="00BC611E" w:rsidRPr="000A2007" w:rsidRDefault="00BC611E" w:rsidP="00BC611E">
      <w:pPr>
        <w:pStyle w:val="113"/>
      </w:pPr>
      <w:r>
        <w:t>Требования б</w:t>
      </w:r>
      <w:r w:rsidRPr="000A2007">
        <w:t>езопасност</w:t>
      </w:r>
      <w:r>
        <w:t>и</w:t>
      </w:r>
    </w:p>
    <w:permStart w:id="2059607568" w:edGrp="everyone" w:displacedByCustomXml="next"/>
    <w:sdt>
      <w:sdtPr>
        <w:alias w:val="Требования к безопасности"/>
        <w:tag w:val="Требования к безопасности"/>
        <w:id w:val="677928854"/>
        <w:placeholder>
          <w:docPart w:val="7430FC548DFF42C89626430EECE01733"/>
        </w:placeholder>
        <w15:color w:val="FFFF00"/>
      </w:sdtPr>
      <w:sdtEndPr/>
      <w:sdtContent>
        <w:p w14:paraId="096FD62C" w14:textId="29623D85" w:rsidR="00BC611E" w:rsidRDefault="00BC611E" w:rsidP="00BC611E">
          <w:pPr>
            <w:pStyle w:val="111"/>
          </w:pPr>
          <w:r>
            <w:rPr>
              <w:noProof/>
            </w:rPr>
            <w:fldChar w:fldCharType="begin"/>
          </w:r>
          <w:r>
            <w:rPr>
              <w:noProof/>
            </w:rPr>
            <w:instrText xml:space="preserve"> MERGEFIELD "Требования_безопасности" </w:instrText>
          </w:r>
          <w:r>
            <w:rPr>
              <w:noProof/>
            </w:rPr>
            <w:fldChar w:fldCharType="separate"/>
          </w:r>
          <w:r w:rsidR="00F46879">
            <w:rPr>
              <w:noProof/>
            </w:rPr>
            <w:t>Согласно</w:t>
          </w:r>
          <w:r w:rsidR="002E3260">
            <w:rPr>
              <w:noProof/>
            </w:rPr>
            <w:t xml:space="preserve"> </w:t>
          </w:r>
          <w:r w:rsidR="00B35633">
            <w:rPr>
              <w:noProof/>
            </w:rPr>
            <w:t>Техническо</w:t>
          </w:r>
          <w:r w:rsidR="0013524B">
            <w:rPr>
              <w:noProof/>
            </w:rPr>
            <w:t xml:space="preserve">му </w:t>
          </w:r>
          <w:r w:rsidR="00B35633">
            <w:rPr>
              <w:noProof/>
            </w:rPr>
            <w:t xml:space="preserve"> заданию №1</w:t>
          </w:r>
          <w:r w:rsidR="0003406A">
            <w:rPr>
              <w:noProof/>
            </w:rPr>
            <w:t>»</w:t>
          </w:r>
          <w:r>
            <w:rPr>
              <w:noProof/>
            </w:rPr>
            <w:fldChar w:fldCharType="end"/>
          </w:r>
        </w:p>
      </w:sdtContent>
    </w:sdt>
    <w:permEnd w:id="2059607568" w:displacedByCustomXml="prev"/>
    <w:p w14:paraId="2278117B" w14:textId="77777777" w:rsidR="00BC611E" w:rsidRDefault="00BC611E" w:rsidP="00BC611E">
      <w:pPr>
        <w:pStyle w:val="113"/>
      </w:pPr>
      <w:r>
        <w:t xml:space="preserve">Требования </w:t>
      </w:r>
      <w:r w:rsidR="000943A0">
        <w:t>иные</w:t>
      </w:r>
    </w:p>
    <w:permStart w:id="704729404" w:edGrp="everyone" w:displacedByCustomXml="next"/>
    <w:sdt>
      <w:sdtPr>
        <w:alias w:val="Требования к техническому предложению"/>
        <w:tag w:val="Требования к техническому предложению"/>
        <w:id w:val="-2981099"/>
        <w:lock w:val="sdtLocked"/>
        <w:placeholder>
          <w:docPart w:val="1322AC7ED93F4160955D5F618F045B2B"/>
        </w:placeholder>
        <w15:color w:val="FFFF00"/>
      </w:sdtPr>
      <w:sdtEndPr/>
      <w:sdtContent>
        <w:p w14:paraId="734357B3" w14:textId="2817FEC5" w:rsidR="00A26DCD" w:rsidRDefault="00A26DCD" w:rsidP="00A26DCD">
          <w:pPr>
            <w:pStyle w:val="1113"/>
          </w:pPr>
          <w:r>
            <w:t xml:space="preserve">Товары </w:t>
          </w:r>
          <w:r w:rsidR="00F46879">
            <w:t>-не требуется</w:t>
          </w:r>
          <w:r>
            <w:t>.</w:t>
          </w:r>
        </w:p>
        <w:p w14:paraId="79885AD2" w14:textId="77777777" w:rsidR="00BC611E" w:rsidRDefault="00A26DCD" w:rsidP="009B2AFD">
          <w:pPr>
            <w:pStyle w:val="1113"/>
          </w:pPr>
          <w:r>
            <w:t>Требования к продукции представлены в техническом задании, дефектной ведомости, сметной документации, других документах, описывающих требования к такой продукции, и прилагаемых к настоящей документации о закупке</w:t>
          </w:r>
          <w:r w:rsidR="00BC611E">
            <w:t>.</w:t>
          </w:r>
        </w:p>
      </w:sdtContent>
    </w:sdt>
    <w:permEnd w:id="704729404" w:displacedByCustomXml="prev"/>
    <w:p w14:paraId="7F112099" w14:textId="77777777" w:rsidR="00BA5F6B" w:rsidRDefault="00BA5F6B" w:rsidP="00353922">
      <w:pPr>
        <w:pStyle w:val="1113"/>
        <w:numPr>
          <w:ilvl w:val="0"/>
          <w:numId w:val="0"/>
        </w:numPr>
        <w:sectPr w:rsidR="00BA5F6B" w:rsidSect="00243AC8">
          <w:footerReference w:type="default" r:id="rId10"/>
          <w:pgSz w:w="11906" w:h="16838"/>
          <w:pgMar w:top="709" w:right="1701" w:bottom="1276" w:left="1701" w:header="709" w:footer="709" w:gutter="0"/>
          <w:cols w:space="708"/>
          <w:docGrid w:linePitch="360"/>
        </w:sectPr>
      </w:pPr>
    </w:p>
    <w:p w14:paraId="4F1C8697" w14:textId="253CC85C" w:rsidR="00BE3194" w:rsidRDefault="009916FD" w:rsidP="00BE3194">
      <w:pPr>
        <w:pStyle w:val="1"/>
      </w:pPr>
      <w:bookmarkStart w:id="6" w:name="_Ref534988715"/>
      <w:bookmarkStart w:id="7" w:name="_Toc143602463"/>
      <w:r>
        <w:lastRenderedPageBreak/>
        <w:t>4.</w:t>
      </w:r>
      <w:r w:rsidR="00BE3194" w:rsidRPr="007872F0">
        <w:t xml:space="preserve">Требования к участникам </w:t>
      </w:r>
      <w:r w:rsidR="00BE3194">
        <w:t>закупки</w:t>
      </w:r>
      <w:bookmarkEnd w:id="6"/>
      <w:bookmarkEnd w:id="7"/>
    </w:p>
    <w:p w14:paraId="1464362F" w14:textId="77777777" w:rsidR="00BE3194" w:rsidRDefault="006F2981" w:rsidP="002B3785">
      <w:pPr>
        <w:pStyle w:val="113"/>
      </w:pPr>
      <w:bookmarkStart w:id="8" w:name="_Ref536436102"/>
      <w:r>
        <w:t>Перечень</w:t>
      </w:r>
      <w:r w:rsidR="00B377D5" w:rsidRPr="00B377D5">
        <w:t xml:space="preserve"> </w:t>
      </w:r>
      <w:r w:rsidR="00B377D5">
        <w:t>общих</w:t>
      </w:r>
      <w:r>
        <w:t xml:space="preserve"> т</w:t>
      </w:r>
      <w:r w:rsidR="00B27C69">
        <w:t>ребований к участникам закупки</w:t>
      </w:r>
      <w:bookmarkEnd w:id="8"/>
    </w:p>
    <w:tbl>
      <w:tblPr>
        <w:tblStyle w:val="affffb"/>
        <w:tblW w:w="9072" w:type="dxa"/>
        <w:tblLayout w:type="fixed"/>
        <w:tblLook w:val="04A0" w:firstRow="1" w:lastRow="0" w:firstColumn="1" w:lastColumn="0" w:noHBand="0" w:noVBand="1"/>
      </w:tblPr>
      <w:tblGrid>
        <w:gridCol w:w="405"/>
        <w:gridCol w:w="4273"/>
        <w:gridCol w:w="4394"/>
      </w:tblGrid>
      <w:tr w:rsidR="005A2C97" w:rsidRPr="00DE3FEE" w14:paraId="5AD09470" w14:textId="77777777" w:rsidTr="001B3E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37F6F0E" w14:textId="77777777" w:rsidR="005A2C97" w:rsidRPr="00DE3FEE" w:rsidRDefault="005A2C97" w:rsidP="005A2C97">
            <w:pPr>
              <w:suppressAutoHyphens/>
              <w:rPr>
                <w:rFonts w:cstheme="minorHAnsi"/>
                <w:color w:val="000000" w:themeColor="text1"/>
              </w:rPr>
            </w:pPr>
            <w:r w:rsidRPr="00DE3FEE">
              <w:rPr>
                <w:rFonts w:cstheme="minorHAnsi"/>
                <w:color w:val="000000" w:themeColor="text1"/>
              </w:rPr>
              <w:t>№</w:t>
            </w:r>
          </w:p>
        </w:tc>
        <w:tc>
          <w:tcPr>
            <w:tcW w:w="4273" w:type="dxa"/>
            <w:vAlign w:val="center"/>
          </w:tcPr>
          <w:p w14:paraId="2AD45EF4" w14:textId="77777777"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Требование</w:t>
            </w:r>
          </w:p>
        </w:tc>
        <w:tc>
          <w:tcPr>
            <w:tcW w:w="4394" w:type="dxa"/>
            <w:tcBorders>
              <w:bottom w:val="none" w:sz="0" w:space="0" w:color="auto"/>
            </w:tcBorders>
            <w:vAlign w:val="center"/>
          </w:tcPr>
          <w:p w14:paraId="304B7B93" w14:textId="77777777"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Документы (сведения), подтверждающие соответствие требованию</w:t>
            </w:r>
          </w:p>
        </w:tc>
      </w:tr>
      <w:tr w:rsidR="00271732" w:rsidRPr="00DE3FEE" w14:paraId="18921FFB" w14:textId="77777777" w:rsidTr="001B3E07">
        <w:trPr>
          <w:cnfStyle w:val="000000100000" w:firstRow="0" w:lastRow="0" w:firstColumn="0" w:lastColumn="0" w:oddVBand="0" w:evenVBand="0" w:oddHBand="1" w:evenHBand="0" w:firstRowFirstColumn="0" w:firstRowLastColumn="0" w:lastRowFirstColumn="0" w:lastRowLastColumn="0"/>
          <w:trHeight w:val="13"/>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EDB64F5"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11BCBD6F"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DE3FEE">
              <w:rPr>
                <w:rFonts w:cstheme="minorHAnsi"/>
                <w:color w:val="000000" w:themeColor="text1"/>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закупки является юридическое лицо;</w:t>
            </w:r>
          </w:p>
        </w:tc>
        <w:tc>
          <w:tcPr>
            <w:tcW w:w="4394" w:type="dxa"/>
            <w:vMerge w:val="restart"/>
            <w:vAlign w:val="center"/>
          </w:tcPr>
          <w:p w14:paraId="10BC082B"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По форме заявки на участие закупки</w:t>
            </w:r>
            <w:r w:rsidRPr="00DE3FEE">
              <w:rPr>
                <w:rFonts w:cstheme="minorHAnsi"/>
                <w:color w:val="000000" w:themeColor="text1"/>
              </w:rPr>
              <w:t xml:space="preserve"> </w:t>
            </w:r>
          </w:p>
        </w:tc>
      </w:tr>
      <w:tr w:rsidR="00271732" w:rsidRPr="00DE3FEE" w14:paraId="00CA1019" w14:textId="77777777" w:rsidTr="001B3E07">
        <w:trPr>
          <w:cnfStyle w:val="000000010000" w:firstRow="0" w:lastRow="0" w:firstColumn="0" w:lastColumn="0" w:oddVBand="0" w:evenVBand="0" w:oddHBand="0" w:evenHBand="1" w:firstRowFirstColumn="0" w:firstRowLastColumn="0" w:lastRowFirstColumn="0" w:lastRowLastColumn="0"/>
          <w:trHeight w:val="13"/>
        </w:trPr>
        <w:tc>
          <w:tcPr>
            <w:cnfStyle w:val="001000000000" w:firstRow="0" w:lastRow="0" w:firstColumn="1" w:lastColumn="0" w:oddVBand="0" w:evenVBand="0" w:oddHBand="0" w:evenHBand="0" w:firstRowFirstColumn="0" w:firstRowLastColumn="0" w:lastRowFirstColumn="0" w:lastRowLastColumn="0"/>
            <w:tcW w:w="405" w:type="dxa"/>
            <w:vAlign w:val="center"/>
          </w:tcPr>
          <w:p w14:paraId="38E1A92A"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442386F3"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DE3FEE">
              <w:rPr>
                <w:rFonts w:cstheme="minorHAnsi"/>
                <w:color w:val="000000" w:themeColor="text1"/>
              </w:rPr>
              <w:t>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закупки является индивидуальный предприниматель;</w:t>
            </w:r>
          </w:p>
        </w:tc>
        <w:tc>
          <w:tcPr>
            <w:tcW w:w="4394" w:type="dxa"/>
            <w:vMerge/>
            <w:vAlign w:val="center"/>
          </w:tcPr>
          <w:p w14:paraId="21FCF830"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p>
        </w:tc>
      </w:tr>
      <w:tr w:rsidR="00271732" w:rsidRPr="00DE3FEE" w14:paraId="2ECD1A6A"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2D84D92"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1F24C69D"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DE3FEE">
              <w:rPr>
                <w:rFonts w:cstheme="minorHAnsi"/>
                <w:color w:val="000000" w:themeColor="text1"/>
              </w:rPr>
              <w:t>Идентификационный номер налогоплательщика участника  закупки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tc>
        <w:tc>
          <w:tcPr>
            <w:tcW w:w="4394" w:type="dxa"/>
            <w:vMerge/>
            <w:vAlign w:val="center"/>
          </w:tcPr>
          <w:p w14:paraId="60E43B8A"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r>
      <w:tr w:rsidR="00271732" w:rsidRPr="00DE3FEE" w14:paraId="3FD60C85" w14:textId="77777777" w:rsidTr="001B3E0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D7B22F6"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47F8F1A9"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DE3FEE">
              <w:rPr>
                <w:rFonts w:cstheme="minorHAnsi"/>
                <w:color w:val="000000" w:themeColor="text1"/>
              </w:rPr>
              <w:t>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закупки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tc>
        <w:tc>
          <w:tcPr>
            <w:tcW w:w="4394" w:type="dxa"/>
            <w:vMerge/>
            <w:vAlign w:val="center"/>
          </w:tcPr>
          <w:p w14:paraId="345BC65F"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p>
        </w:tc>
      </w:tr>
      <w:tr w:rsidR="005A2C97" w:rsidRPr="00DE3FEE" w14:paraId="5489C578"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1AB1446"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6B357F9E" w14:textId="77777777" w:rsidR="005A2C97"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П</w:t>
            </w:r>
            <w:r w:rsidR="005A2C97" w:rsidRPr="00DE3FEE">
              <w:rPr>
                <w:rFonts w:cstheme="minorHAnsi"/>
                <w:color w:val="000000" w:themeColor="text1"/>
              </w:rPr>
              <w:t>одтвержд</w:t>
            </w:r>
            <w:r>
              <w:rPr>
                <w:rFonts w:cstheme="minorHAnsi"/>
                <w:color w:val="000000" w:themeColor="text1"/>
              </w:rPr>
              <w:t>ение</w:t>
            </w:r>
            <w:r w:rsidR="005A2C97" w:rsidRPr="00DE3FEE">
              <w:rPr>
                <w:rFonts w:cstheme="minorHAnsi"/>
                <w:color w:val="000000" w:themeColor="text1"/>
              </w:rPr>
              <w:t xml:space="preserve"> полномочи</w:t>
            </w:r>
            <w:r>
              <w:rPr>
                <w:rFonts w:cstheme="minorHAnsi"/>
                <w:color w:val="000000" w:themeColor="text1"/>
              </w:rPr>
              <w:t>й</w:t>
            </w:r>
            <w:r w:rsidR="005A2C97" w:rsidRPr="00DE3FEE">
              <w:rPr>
                <w:rFonts w:cstheme="minorHAnsi"/>
                <w:color w:val="000000" w:themeColor="text1"/>
              </w:rPr>
              <w:t xml:space="preserve"> лица действов</w:t>
            </w:r>
            <w:r>
              <w:rPr>
                <w:rFonts w:cstheme="minorHAnsi"/>
                <w:color w:val="000000" w:themeColor="text1"/>
              </w:rPr>
              <w:t>ать от имени участника закупки.</w:t>
            </w:r>
          </w:p>
        </w:tc>
        <w:tc>
          <w:tcPr>
            <w:tcW w:w="4394" w:type="dxa"/>
            <w:tcBorders>
              <w:top w:val="single" w:sz="4" w:space="0" w:color="auto"/>
            </w:tcBorders>
            <w:vAlign w:val="center"/>
          </w:tcPr>
          <w:p w14:paraId="7E6DC775" w14:textId="77777777" w:rsidR="005A2C97" w:rsidRPr="00DE3FEE" w:rsidRDefault="00245F51"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fldChar w:fldCharType="begin"/>
            </w:r>
            <w:r>
              <w:rPr>
                <w:rFonts w:cstheme="minorHAnsi"/>
                <w:color w:val="000000" w:themeColor="text1"/>
              </w:rPr>
              <w:instrText xml:space="preserve"> MERGEFIELD "Подтверждение_полномочий" </w:instrText>
            </w:r>
            <w:r>
              <w:rPr>
                <w:rFonts w:cstheme="minorHAnsi"/>
                <w:color w:val="000000" w:themeColor="text1"/>
              </w:rPr>
              <w:fldChar w:fldCharType="separate"/>
            </w:r>
            <w:r w:rsidR="0003406A">
              <w:rPr>
                <w:rFonts w:cstheme="minorHAnsi"/>
                <w:noProof/>
                <w:color w:val="000000" w:themeColor="text1"/>
              </w:rPr>
              <w:t>«Подтверждение_полномочий»</w:t>
            </w:r>
            <w:r>
              <w:rPr>
                <w:rFonts w:cstheme="minorHAnsi"/>
                <w:color w:val="000000" w:themeColor="text1"/>
              </w:rPr>
              <w:fldChar w:fldCharType="end"/>
            </w:r>
          </w:p>
        </w:tc>
      </w:tr>
      <w:tr w:rsidR="005A2C97" w:rsidRPr="00DE3FEE" w14:paraId="7A14708F" w14:textId="77777777" w:rsidTr="00547983">
        <w:trPr>
          <w:cnfStyle w:val="000000010000" w:firstRow="0" w:lastRow="0" w:firstColumn="0" w:lastColumn="0" w:oddVBand="0" w:evenVBand="0" w:oddHBand="0" w:evenHBand="1" w:firstRowFirstColumn="0" w:firstRowLastColumn="0" w:lastRowFirstColumn="0" w:lastRowLastColumn="0"/>
          <w:trHeight w:val="2829"/>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4697113"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tcBorders>
              <w:top w:val="single" w:sz="4" w:space="0" w:color="auto"/>
            </w:tcBorders>
            <w:vAlign w:val="center"/>
          </w:tcPr>
          <w:p w14:paraId="1C23AFA2" w14:textId="77777777" w:rsidR="005A2C97"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t>Р</w:t>
            </w:r>
            <w:r w:rsidR="005A2C97">
              <w:t>ешени</w:t>
            </w:r>
            <w:r>
              <w:t>е</w:t>
            </w:r>
            <w:r w:rsidR="005A2C97">
              <w:t xml:space="preserve"> </w:t>
            </w:r>
            <w:r w:rsidR="005A2C97" w:rsidRPr="006A2440">
              <w:t>об одобрении или о совершении крупной сделки</w:t>
            </w:r>
            <w:r>
              <w:t>.</w:t>
            </w:r>
          </w:p>
        </w:tc>
        <w:tc>
          <w:tcPr>
            <w:tcW w:w="4394" w:type="dxa"/>
            <w:tcBorders>
              <w:top w:val="single" w:sz="4" w:space="0" w:color="auto"/>
            </w:tcBorders>
            <w:vAlign w:val="center"/>
          </w:tcPr>
          <w:p w14:paraId="2015A981" w14:textId="77777777" w:rsidR="005A2C97" w:rsidRPr="00DE3FEE" w:rsidRDefault="00245F51" w:rsidP="00E46EEC">
            <w:pPr>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lang w:eastAsia="ru-RU"/>
              </w:rPr>
            </w:pPr>
            <w:r>
              <w:rPr>
                <w:rFonts w:cstheme="minorHAnsi"/>
                <w:color w:val="000000" w:themeColor="text1"/>
                <w:lang w:eastAsia="ru-RU"/>
              </w:rPr>
              <w:fldChar w:fldCharType="begin"/>
            </w:r>
            <w:r>
              <w:rPr>
                <w:rFonts w:cstheme="minorHAnsi"/>
                <w:color w:val="000000" w:themeColor="text1"/>
                <w:lang w:eastAsia="ru-RU"/>
              </w:rPr>
              <w:instrText xml:space="preserve"> MERGEFIELD "Одобрение_крупной_сделки" </w:instrText>
            </w:r>
            <w:r>
              <w:rPr>
                <w:rFonts w:cstheme="minorHAnsi"/>
                <w:color w:val="000000" w:themeColor="text1"/>
                <w:lang w:eastAsia="ru-RU"/>
              </w:rPr>
              <w:fldChar w:fldCharType="separate"/>
            </w:r>
            <w:r w:rsidR="0003406A">
              <w:rPr>
                <w:rFonts w:cstheme="minorHAnsi"/>
                <w:noProof/>
                <w:color w:val="000000" w:themeColor="text1"/>
                <w:lang w:eastAsia="ru-RU"/>
              </w:rPr>
              <w:t>«Одобрение_крупной_сделки»</w:t>
            </w:r>
            <w:r>
              <w:rPr>
                <w:rFonts w:cstheme="minorHAnsi"/>
                <w:color w:val="000000" w:themeColor="text1"/>
                <w:lang w:eastAsia="ru-RU"/>
              </w:rPr>
              <w:fldChar w:fldCharType="end"/>
            </w:r>
          </w:p>
        </w:tc>
      </w:tr>
      <w:tr w:rsidR="005A2C97" w:rsidRPr="00DE3FEE" w14:paraId="0CAD0A5B"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D2F0EB7" w14:textId="77777777" w:rsidR="005A2C97" w:rsidRPr="005E1D52"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11546A8F" w14:textId="77777777" w:rsidR="005A2C97" w:rsidRPr="005E1D52" w:rsidRDefault="005F688F"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5F688F">
              <w:rPr>
                <w:rFonts w:cstheme="minorHAnsi"/>
                <w:color w:val="000000" w:themeColor="text1"/>
              </w:rPr>
              <w:t>Информация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документацией о конкурентной закупке:</w:t>
            </w:r>
          </w:p>
        </w:tc>
        <w:tc>
          <w:tcPr>
            <w:tcW w:w="4394" w:type="dxa"/>
            <w:tcBorders>
              <w:top w:val="single" w:sz="4" w:space="0" w:color="auto"/>
            </w:tcBorders>
            <w:vAlign w:val="center"/>
          </w:tcPr>
          <w:p w14:paraId="6E88AEF6" w14:textId="238BBF3F" w:rsidR="005A2C97" w:rsidRPr="005E1D52" w:rsidRDefault="00576B0B"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5E1D52">
              <w:rPr>
                <w:rFonts w:cstheme="minorHAnsi"/>
                <w:color w:val="000000" w:themeColor="text1"/>
              </w:rPr>
              <w:fldChar w:fldCharType="begin"/>
            </w:r>
            <w:r w:rsidRPr="005E1D52">
              <w:rPr>
                <w:rFonts w:cstheme="minorHAnsi"/>
                <w:color w:val="000000" w:themeColor="text1"/>
              </w:rPr>
              <w:instrText xml:space="preserve"> MERGEFIELD Требуется_обеспечение_заявкидоговора </w:instrText>
            </w:r>
            <w:r w:rsidRPr="005E1D52">
              <w:rPr>
                <w:rFonts w:cstheme="minorHAnsi"/>
                <w:color w:val="000000" w:themeColor="text1"/>
              </w:rPr>
              <w:fldChar w:fldCharType="separate"/>
            </w:r>
            <w:r w:rsidR="0079741D">
              <w:rPr>
                <w:rFonts w:cstheme="minorHAnsi"/>
                <w:noProof/>
                <w:color w:val="000000" w:themeColor="text1"/>
              </w:rPr>
              <w:t xml:space="preserve">не </w:t>
            </w:r>
            <w:r w:rsidR="0003406A">
              <w:rPr>
                <w:rFonts w:cstheme="minorHAnsi"/>
                <w:noProof/>
                <w:color w:val="000000" w:themeColor="text1"/>
              </w:rPr>
              <w:t>Требуется_обеспечение_заявкидоговора»</w:t>
            </w:r>
            <w:r w:rsidRPr="005E1D52">
              <w:rPr>
                <w:rFonts w:cstheme="minorHAnsi"/>
                <w:color w:val="000000" w:themeColor="text1"/>
              </w:rPr>
              <w:fldChar w:fldCharType="end"/>
            </w:r>
          </w:p>
        </w:tc>
      </w:tr>
      <w:tr w:rsidR="005A2C97" w:rsidRPr="00DE3FEE" w14:paraId="58798C81"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573099E"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0944D3F5" w14:textId="77777777" w:rsidR="005A2C97" w:rsidRPr="00367A31" w:rsidRDefault="00D846CE"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С</w:t>
            </w:r>
            <w:r w:rsidR="005A2C97" w:rsidRPr="002011D4">
              <w:rPr>
                <w:rFonts w:cstheme="minorHAnsi"/>
                <w:color w:val="000000" w:themeColor="text1"/>
              </w:rPr>
              <w:t>оответстви</w:t>
            </w:r>
            <w:r>
              <w:rPr>
                <w:rFonts w:cstheme="minorHAnsi"/>
                <w:color w:val="000000" w:themeColor="text1"/>
              </w:rPr>
              <w:t>е</w:t>
            </w:r>
            <w:r w:rsidR="005A2C97" w:rsidRPr="002011D4">
              <w:rPr>
                <w:rFonts w:cstheme="minorHAnsi"/>
                <w:color w:val="000000" w:themeColor="text1"/>
              </w:rPr>
              <w:t xml:space="preserve"> товара, работы или услуги</w:t>
            </w:r>
            <w:r w:rsidR="002011D4" w:rsidRPr="002011D4">
              <w:rPr>
                <w:rFonts w:cstheme="minorHAnsi"/>
                <w:color w:val="000000" w:themeColor="text1"/>
              </w:rPr>
              <w:t>, являющихся предметом закупки</w:t>
            </w:r>
            <w:r w:rsidR="00367A31">
              <w:rPr>
                <w:rFonts w:cstheme="minorHAnsi"/>
                <w:color w:val="000000" w:themeColor="text1"/>
              </w:rPr>
              <w:t xml:space="preserve">, требованиям законодательства </w:t>
            </w:r>
            <w:r w:rsidR="00367A31" w:rsidRPr="002011D4">
              <w:rPr>
                <w:rFonts w:cstheme="minorHAnsi"/>
                <w:color w:val="000000" w:themeColor="text1"/>
              </w:rPr>
              <w:t>Российской Федерации</w:t>
            </w:r>
            <w:r w:rsidR="002011D4" w:rsidRPr="002011D4">
              <w:rPr>
                <w:rFonts w:cstheme="minorHAnsi"/>
                <w:color w:val="000000" w:themeColor="text1"/>
              </w:rPr>
              <w:t>.</w:t>
            </w:r>
          </w:p>
        </w:tc>
        <w:tc>
          <w:tcPr>
            <w:tcW w:w="4394" w:type="dxa"/>
            <w:vAlign w:val="center"/>
          </w:tcPr>
          <w:p w14:paraId="30842483" w14:textId="4412E071" w:rsidR="005A2C97" w:rsidRPr="00B001A8" w:rsidRDefault="00245F51"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highlight w:val="yellow"/>
              </w:rPr>
            </w:pPr>
            <w:r>
              <w:rPr>
                <w:rFonts w:cstheme="minorHAnsi"/>
                <w:color w:val="000000" w:themeColor="text1"/>
              </w:rPr>
              <w:fldChar w:fldCharType="begin"/>
            </w:r>
            <w:r>
              <w:rPr>
                <w:rFonts w:cstheme="minorHAnsi"/>
                <w:color w:val="000000" w:themeColor="text1"/>
              </w:rPr>
              <w:instrText xml:space="preserve"> MERGEFIELD "Лицензия_на_товар" </w:instrText>
            </w:r>
            <w:r>
              <w:rPr>
                <w:rFonts w:cstheme="minorHAnsi"/>
                <w:color w:val="000000" w:themeColor="text1"/>
              </w:rPr>
              <w:fldChar w:fldCharType="separate"/>
            </w:r>
            <w:r w:rsidR="0079741D">
              <w:rPr>
                <w:rFonts w:cstheme="minorHAnsi"/>
                <w:noProof/>
                <w:color w:val="000000" w:themeColor="text1"/>
              </w:rPr>
              <w:t>не требуется</w:t>
            </w:r>
            <w:r>
              <w:rPr>
                <w:rFonts w:cstheme="minorHAnsi"/>
                <w:color w:val="000000" w:themeColor="text1"/>
              </w:rPr>
              <w:fldChar w:fldCharType="end"/>
            </w:r>
          </w:p>
        </w:tc>
      </w:tr>
      <w:tr w:rsidR="00257785" w:rsidRPr="00DE3FEE" w14:paraId="3686DA1D" w14:textId="77777777" w:rsidTr="005A2C9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A1025AD" w14:textId="77777777" w:rsidR="00257785" w:rsidRPr="00DE3FEE" w:rsidRDefault="00257785" w:rsidP="00E46EEC">
            <w:pPr>
              <w:pStyle w:val="ac"/>
              <w:numPr>
                <w:ilvl w:val="0"/>
                <w:numId w:val="6"/>
              </w:numPr>
              <w:suppressAutoHyphens/>
              <w:jc w:val="both"/>
              <w:rPr>
                <w:rFonts w:cstheme="minorHAnsi"/>
                <w:color w:val="000000" w:themeColor="text1"/>
              </w:rPr>
            </w:pPr>
          </w:p>
        </w:tc>
        <w:tc>
          <w:tcPr>
            <w:tcW w:w="4273" w:type="dxa"/>
            <w:vAlign w:val="center"/>
          </w:tcPr>
          <w:p w14:paraId="68823E81" w14:textId="77777777" w:rsidR="00257785" w:rsidRPr="00F21D12" w:rsidRDefault="00257785"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Предложение о цене договора (цене лота, единицы товара, работы, услуги), за исключением проведения аукциона в электронной форме.</w:t>
            </w:r>
          </w:p>
        </w:tc>
        <w:tc>
          <w:tcPr>
            <w:tcW w:w="4394" w:type="dxa"/>
            <w:vAlign w:val="center"/>
          </w:tcPr>
          <w:p w14:paraId="67A4C0D7" w14:textId="77777777" w:rsidR="00257785" w:rsidRPr="00F21D12" w:rsidRDefault="001C0A50"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По форме</w:t>
            </w:r>
            <w:r>
              <w:rPr>
                <w:rFonts w:cstheme="minorHAnsi"/>
                <w:color w:val="000000" w:themeColor="text1"/>
              </w:rPr>
              <w:t xml:space="preserve"> ценового предложения</w:t>
            </w:r>
          </w:p>
        </w:tc>
      </w:tr>
      <w:tr w:rsidR="00257785" w:rsidRPr="00DE3FEE" w14:paraId="1C9F863C"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E6A547D" w14:textId="77777777" w:rsidR="00257785" w:rsidRPr="00DE3FEE" w:rsidRDefault="00257785" w:rsidP="00E46EEC">
            <w:pPr>
              <w:pStyle w:val="ac"/>
              <w:numPr>
                <w:ilvl w:val="0"/>
                <w:numId w:val="6"/>
              </w:numPr>
              <w:suppressAutoHyphens/>
              <w:jc w:val="both"/>
              <w:rPr>
                <w:rFonts w:cstheme="minorHAnsi"/>
                <w:color w:val="000000" w:themeColor="text1"/>
              </w:rPr>
            </w:pPr>
          </w:p>
        </w:tc>
        <w:tc>
          <w:tcPr>
            <w:tcW w:w="4273" w:type="dxa"/>
            <w:vAlign w:val="center"/>
          </w:tcPr>
          <w:p w14:paraId="003823F8" w14:textId="77777777" w:rsidR="00257785" w:rsidRPr="00F21D12" w:rsidRDefault="00257785"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F21D12">
              <w:rPr>
                <w:rFonts w:cstheme="minorHAnsi"/>
                <w:color w:val="000000" w:themeColor="text1"/>
              </w:rPr>
              <w:t>Предложение</w:t>
            </w:r>
            <w:r w:rsidR="00D24712">
              <w:rPr>
                <w:rFonts w:cstheme="minorHAnsi"/>
                <w:color w:val="000000" w:themeColor="text1"/>
              </w:rPr>
              <w:t xml:space="preserve"> (согласие)</w:t>
            </w:r>
            <w:r w:rsidRPr="00F21D12">
              <w:rPr>
                <w:rFonts w:cstheme="minorHAnsi"/>
                <w:color w:val="000000" w:themeColor="text1"/>
              </w:rPr>
              <w:t xml:space="preserve"> участника конкурентной закупки с участием субъектов малого и среднего предпринимательства в отношении предмета такой закупки;</w:t>
            </w:r>
          </w:p>
        </w:tc>
        <w:tc>
          <w:tcPr>
            <w:tcW w:w="4394" w:type="dxa"/>
            <w:vAlign w:val="center"/>
          </w:tcPr>
          <w:p w14:paraId="04C88B95" w14:textId="77777777" w:rsidR="00257785" w:rsidRPr="00F21D12" w:rsidRDefault="001C0A50" w:rsidP="00E46EEC">
            <w:pPr>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По форме «Предложение участника (Часть 1 заявки»</w:t>
            </w:r>
          </w:p>
        </w:tc>
      </w:tr>
      <w:tr w:rsidR="005A2C97" w:rsidRPr="00DE3FEE" w14:paraId="6F2ECCA1" w14:textId="77777777" w:rsidTr="005A2C9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EED6900"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64E1F74F" w14:textId="77777777" w:rsidR="005A2C97" w:rsidRPr="00DE3FEE" w:rsidRDefault="005A2C97"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Д</w:t>
            </w:r>
            <w:r w:rsidRPr="00660425">
              <w:rPr>
                <w:rFonts w:cstheme="minorHAnsi"/>
                <w:color w:val="000000" w:themeColor="text1"/>
              </w:rPr>
              <w:t>екларация, подтверждающая на дату</w:t>
            </w:r>
            <w:r>
              <w:rPr>
                <w:rFonts w:cstheme="minorHAnsi"/>
                <w:color w:val="000000" w:themeColor="text1"/>
              </w:rPr>
              <w:t xml:space="preserve"> подачи заявки на участие в кон</w:t>
            </w:r>
            <w:r w:rsidRPr="00660425">
              <w:rPr>
                <w:rFonts w:cstheme="minorHAnsi"/>
                <w:color w:val="000000" w:themeColor="text1"/>
              </w:rPr>
              <w:t>курентной закупке с участием субъектов ма</w:t>
            </w:r>
            <w:r>
              <w:rPr>
                <w:rFonts w:cstheme="minorHAnsi"/>
                <w:color w:val="000000" w:themeColor="text1"/>
              </w:rPr>
              <w:t>лого и среднего предприниматель</w:t>
            </w:r>
            <w:r w:rsidRPr="00660425">
              <w:rPr>
                <w:rFonts w:cstheme="minorHAnsi"/>
                <w:color w:val="000000" w:themeColor="text1"/>
              </w:rPr>
              <w:t>ства:</w:t>
            </w:r>
          </w:p>
        </w:tc>
        <w:tc>
          <w:tcPr>
            <w:tcW w:w="4394" w:type="dxa"/>
            <w:vAlign w:val="center"/>
          </w:tcPr>
          <w:p w14:paraId="4BD96CC6" w14:textId="77777777" w:rsidR="005A2C97" w:rsidRPr="00245F51" w:rsidRDefault="00245F51"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245F51">
              <w:rPr>
                <w:rFonts w:cstheme="minorHAnsi"/>
                <w:color w:val="000000" w:themeColor="text1"/>
              </w:rPr>
              <w:fldChar w:fldCharType="begin"/>
            </w:r>
            <w:r w:rsidRPr="00245F51">
              <w:rPr>
                <w:rFonts w:cstheme="minorHAnsi"/>
                <w:color w:val="000000" w:themeColor="text1"/>
              </w:rPr>
              <w:instrText xml:space="preserve"> MERGEFIELD "Декларация" </w:instrText>
            </w:r>
            <w:r w:rsidRPr="00245F51">
              <w:rPr>
                <w:rFonts w:cstheme="minorHAnsi"/>
                <w:color w:val="000000" w:themeColor="text1"/>
              </w:rPr>
              <w:fldChar w:fldCharType="separate"/>
            </w:r>
            <w:r w:rsidR="0003406A">
              <w:rPr>
                <w:rFonts w:cstheme="minorHAnsi"/>
                <w:noProof/>
                <w:color w:val="000000" w:themeColor="text1"/>
              </w:rPr>
              <w:t>«Декларация»</w:t>
            </w:r>
            <w:r w:rsidRPr="00245F51">
              <w:rPr>
                <w:rFonts w:cstheme="minorHAnsi"/>
                <w:color w:val="000000" w:themeColor="text1"/>
              </w:rPr>
              <w:fldChar w:fldCharType="end"/>
            </w:r>
          </w:p>
        </w:tc>
      </w:tr>
      <w:tr w:rsidR="00053D20" w:rsidRPr="00DE3FEE" w14:paraId="77FA09CB"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16D417C" w14:textId="77777777" w:rsidR="00053D20" w:rsidRPr="00DE3FEE" w:rsidRDefault="00053D20" w:rsidP="00E46EEC">
            <w:pPr>
              <w:pStyle w:val="ac"/>
              <w:numPr>
                <w:ilvl w:val="0"/>
                <w:numId w:val="6"/>
              </w:numPr>
              <w:suppressAutoHyphens/>
              <w:jc w:val="both"/>
              <w:rPr>
                <w:rFonts w:cstheme="minorHAnsi"/>
                <w:color w:val="000000" w:themeColor="text1"/>
              </w:rPr>
            </w:pPr>
          </w:p>
        </w:tc>
        <w:tc>
          <w:tcPr>
            <w:tcW w:w="4273" w:type="dxa"/>
            <w:vAlign w:val="center"/>
          </w:tcPr>
          <w:p w14:paraId="07761BC6" w14:textId="77777777" w:rsidR="00053D20" w:rsidRDefault="00053D20"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7A6892">
              <w:t xml:space="preserve">Отсутствие сведений об участнике закупки в реестре недобросовестных поставщиков, предусмотренном </w:t>
            </w:r>
            <w:r w:rsidRPr="00864C66">
              <w:t>ст. 5 Федерального закона №223-ФЗ от 18 июля 2011 г. или в реестре недобросовестных поставщиков, предусмотренном Федеральным законом №44-ФЗ от 05 апреля 2013 г.</w:t>
            </w:r>
          </w:p>
        </w:tc>
        <w:tc>
          <w:tcPr>
            <w:tcW w:w="4394" w:type="dxa"/>
            <w:vAlign w:val="center"/>
          </w:tcPr>
          <w:p w14:paraId="591439CB" w14:textId="77777777" w:rsidR="00053D20" w:rsidRPr="00245F51" w:rsidRDefault="000B67A6"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Отдельный документ не т</w:t>
            </w:r>
            <w:r w:rsidR="00053D20">
              <w:rPr>
                <w:rFonts w:cstheme="minorHAnsi"/>
                <w:color w:val="000000" w:themeColor="text1"/>
              </w:rPr>
              <w:t>ребуется</w:t>
            </w:r>
          </w:p>
        </w:tc>
      </w:tr>
    </w:tbl>
    <w:p w14:paraId="4E56A3E9" w14:textId="77777777" w:rsidR="00517B49" w:rsidRDefault="00517B49">
      <w:pPr>
        <w:rPr>
          <w:rFonts w:eastAsia="Times New Roman" w:cs="Arial"/>
          <w:b/>
          <w:color w:val="000000" w:themeColor="text1"/>
          <w:lang w:eastAsia="ru-RU"/>
        </w:rPr>
      </w:pPr>
      <w:r>
        <w:br w:type="page"/>
      </w:r>
    </w:p>
    <w:p w14:paraId="6CDB0286" w14:textId="77777777" w:rsidR="00517B49" w:rsidRPr="00D01CAB" w:rsidRDefault="00517B49" w:rsidP="00517B49">
      <w:pPr>
        <w:pStyle w:val="113"/>
        <w:rPr>
          <w:color w:val="auto"/>
        </w:rPr>
      </w:pPr>
      <w:r w:rsidRPr="00D01CAB">
        <w:rPr>
          <w:color w:val="auto"/>
        </w:rPr>
        <w:lastRenderedPageBreak/>
        <w:t>Перечень</w:t>
      </w:r>
      <w:r w:rsidR="007E60B7" w:rsidRPr="00D01CAB">
        <w:rPr>
          <w:color w:val="auto"/>
        </w:rPr>
        <w:t xml:space="preserve"> необходимых</w:t>
      </w:r>
      <w:r w:rsidRPr="00D01CAB">
        <w:rPr>
          <w:color w:val="auto"/>
        </w:rPr>
        <w:t xml:space="preserve"> </w:t>
      </w:r>
      <w:r w:rsidR="007E60B7" w:rsidRPr="00D01CAB">
        <w:rPr>
          <w:color w:val="auto"/>
        </w:rPr>
        <w:t>документов</w:t>
      </w:r>
      <w:r w:rsidRPr="00D01CAB">
        <w:rPr>
          <w:color w:val="auto"/>
        </w:rPr>
        <w:t xml:space="preserve"> в случае установления критериев оценки заявок</w:t>
      </w:r>
    </w:p>
    <w:permStart w:id="1591154010" w:edGrp="everyone" w:displacedByCustomXml="next"/>
    <w:sdt>
      <w:sdtPr>
        <w:rPr>
          <w:b w:val="0"/>
        </w:rPr>
        <w:alias w:val="Специальные требования"/>
        <w:tag w:val="Специальные требования"/>
        <w:id w:val="1793090837"/>
        <w:placeholder>
          <w:docPart w:val="CF153736732E4EA08237F1AA2E55749E"/>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01CAB" w:rsidRPr="00D01CAB" w14:paraId="56D9979E" w14:textId="77777777" w:rsidTr="00AD1C1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8FCC990" w14:textId="77777777" w:rsidR="00517B49" w:rsidRPr="00D01CAB" w:rsidRDefault="00517B49" w:rsidP="00AD1C19">
                <w:pPr>
                  <w:suppressAutoHyphens/>
                </w:pPr>
                <w:r w:rsidRPr="00D01CAB">
                  <w:t>№</w:t>
                </w:r>
              </w:p>
            </w:tc>
            <w:tc>
              <w:tcPr>
                <w:tcW w:w="3118" w:type="dxa"/>
                <w:vAlign w:val="center"/>
              </w:tcPr>
              <w:p w14:paraId="04CD6EF6" w14:textId="77777777" w:rsidR="00517B49" w:rsidRPr="00D01CAB" w:rsidRDefault="00797489" w:rsidP="00AD1C19">
                <w:pPr>
                  <w:suppressAutoHyphens/>
                  <w:cnfStyle w:val="100000000000" w:firstRow="1" w:lastRow="0" w:firstColumn="0" w:lastColumn="0" w:oddVBand="0" w:evenVBand="0" w:oddHBand="0" w:evenHBand="0" w:firstRowFirstColumn="0" w:firstRowLastColumn="0" w:lastRowFirstColumn="0" w:lastRowLastColumn="0"/>
                </w:pPr>
                <w:r>
                  <w:t>Критерии оценки</w:t>
                </w:r>
              </w:p>
            </w:tc>
            <w:tc>
              <w:tcPr>
                <w:tcW w:w="4932" w:type="dxa"/>
                <w:vAlign w:val="center"/>
              </w:tcPr>
              <w:p w14:paraId="58267815" w14:textId="77777777" w:rsidR="00517B49" w:rsidRPr="00D01CAB" w:rsidRDefault="00517B49" w:rsidP="00797489">
                <w:pPr>
                  <w:suppressAutoHyphens/>
                  <w:cnfStyle w:val="100000000000" w:firstRow="1" w:lastRow="0" w:firstColumn="0" w:lastColumn="0" w:oddVBand="0" w:evenVBand="0" w:oddHBand="0" w:evenHBand="0" w:firstRowFirstColumn="0" w:firstRowLastColumn="0" w:lastRowFirstColumn="0" w:lastRowLastColumn="0"/>
                </w:pPr>
                <w:r w:rsidRPr="00D01CAB">
                  <w:t xml:space="preserve">Документы (сведения), подтверждающие соответствие </w:t>
                </w:r>
                <w:r w:rsidR="00797489">
                  <w:t>критериям оценки</w:t>
                </w:r>
              </w:p>
            </w:tc>
          </w:tr>
          <w:tr w:rsidR="00D01CAB" w:rsidRPr="00D01CAB" w14:paraId="0C2ECE47" w14:textId="77777777" w:rsidTr="00AD1C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49A6801" w14:textId="77777777" w:rsidR="00517B49" w:rsidRPr="00D01CAB" w:rsidRDefault="00517B49" w:rsidP="00E46EEC">
                <w:pPr>
                  <w:pStyle w:val="ac"/>
                  <w:numPr>
                    <w:ilvl w:val="0"/>
                    <w:numId w:val="6"/>
                  </w:numPr>
                  <w:suppressAutoHyphens/>
                  <w:jc w:val="both"/>
                </w:pPr>
              </w:p>
            </w:tc>
            <w:tc>
              <w:tcPr>
                <w:tcW w:w="3118" w:type="dxa"/>
                <w:vAlign w:val="center"/>
              </w:tcPr>
              <w:p w14:paraId="6294E5DF" w14:textId="77777777" w:rsidR="00934BA3" w:rsidRPr="00D01CAB" w:rsidRDefault="00934BA3"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01CAB">
                  <w:rPr>
                    <w:rFonts w:cstheme="minorHAnsi"/>
                  </w:rPr>
                  <w:t xml:space="preserve">Наличие финансовых ресурсов </w:t>
                </w:r>
              </w:p>
            </w:tc>
            <w:tc>
              <w:tcPr>
                <w:tcW w:w="4932" w:type="dxa"/>
                <w:vAlign w:val="center"/>
              </w:tcPr>
              <w:p w14:paraId="0543916E" w14:textId="5874AC7D" w:rsidR="00517B49" w:rsidRPr="00D01CAB" w:rsidRDefault="0016499C"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данные баланса</w:t>
                </w:r>
              </w:p>
            </w:tc>
          </w:tr>
          <w:tr w:rsidR="001F6AD1" w:rsidRPr="00D01CAB" w14:paraId="4E885565" w14:textId="77777777" w:rsidTr="00AD1C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AAC3ECC" w14:textId="77777777" w:rsidR="001F6AD1" w:rsidRPr="00D01CAB" w:rsidRDefault="001F6AD1" w:rsidP="001F6AD1">
                <w:pPr>
                  <w:pStyle w:val="ac"/>
                  <w:numPr>
                    <w:ilvl w:val="0"/>
                    <w:numId w:val="6"/>
                  </w:numPr>
                  <w:suppressAutoHyphens/>
                  <w:jc w:val="both"/>
                </w:pPr>
              </w:p>
            </w:tc>
            <w:tc>
              <w:tcPr>
                <w:tcW w:w="3118" w:type="dxa"/>
                <w:vAlign w:val="center"/>
              </w:tcPr>
              <w:p w14:paraId="3CF2237A" w14:textId="77777777" w:rsidR="001F6AD1" w:rsidRPr="001F6AD1" w:rsidRDefault="001F6AD1" w:rsidP="001F6AD1">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1F6AD1">
                  <w:t>Обеспеченность кадровыми ресурсами относительно требований, предъявляемых в документации о закупке</w:t>
                </w:r>
              </w:p>
            </w:tc>
            <w:tc>
              <w:tcPr>
                <w:tcW w:w="4932" w:type="dxa"/>
                <w:vAlign w:val="center"/>
              </w:tcPr>
              <w:p w14:paraId="3047D377" w14:textId="1F57FDD5" w:rsidR="001F6AD1" w:rsidRPr="00D01CAB" w:rsidRDefault="00B73CD7" w:rsidP="001F6AD1">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нет</w:t>
                </w:r>
              </w:p>
            </w:tc>
          </w:tr>
          <w:tr w:rsidR="001F6AD1" w:rsidRPr="00D01CAB" w14:paraId="57DC3F12" w14:textId="77777777" w:rsidTr="00AD1C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F40E360" w14:textId="77777777" w:rsidR="001F6AD1" w:rsidRPr="00D01CAB" w:rsidRDefault="001F6AD1" w:rsidP="001F6AD1">
                <w:pPr>
                  <w:pStyle w:val="ac"/>
                  <w:numPr>
                    <w:ilvl w:val="0"/>
                    <w:numId w:val="6"/>
                  </w:numPr>
                  <w:suppressAutoHyphens/>
                  <w:jc w:val="both"/>
                </w:pPr>
              </w:p>
            </w:tc>
            <w:tc>
              <w:tcPr>
                <w:tcW w:w="3118" w:type="dxa"/>
                <w:vAlign w:val="center"/>
              </w:tcPr>
              <w:p w14:paraId="575FB1FD" w14:textId="77777777" w:rsidR="001F6AD1" w:rsidRPr="001F6AD1" w:rsidRDefault="001F6AD1" w:rsidP="001F6AD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1F6AD1">
                  <w:t>Обеспеченность материально-техническими ресурсами относительно требований, предъявляемых в документации о закупке</w:t>
                </w:r>
              </w:p>
            </w:tc>
            <w:tc>
              <w:tcPr>
                <w:tcW w:w="4932" w:type="dxa"/>
                <w:vAlign w:val="center"/>
              </w:tcPr>
              <w:p w14:paraId="0D3C2821" w14:textId="28AF46BC" w:rsidR="001F6AD1" w:rsidRPr="00D01CAB" w:rsidRDefault="00B73CD7" w:rsidP="001F6AD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нет</w:t>
                </w:r>
              </w:p>
            </w:tc>
          </w:tr>
          <w:tr w:rsidR="00D01CAB" w:rsidRPr="00D01CAB" w14:paraId="19660191" w14:textId="77777777" w:rsidTr="00AD1C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76C8183" w14:textId="77777777" w:rsidR="00517B49" w:rsidRPr="00D01CAB" w:rsidRDefault="00517B49" w:rsidP="00E46EEC">
                <w:pPr>
                  <w:pStyle w:val="ac"/>
                  <w:numPr>
                    <w:ilvl w:val="0"/>
                    <w:numId w:val="6"/>
                  </w:numPr>
                  <w:suppressAutoHyphens/>
                  <w:jc w:val="both"/>
                </w:pPr>
              </w:p>
            </w:tc>
            <w:tc>
              <w:tcPr>
                <w:tcW w:w="3118" w:type="dxa"/>
                <w:vAlign w:val="center"/>
              </w:tcPr>
              <w:p w14:paraId="58B14E9D" w14:textId="77777777" w:rsidR="00517B49" w:rsidRPr="00D01CAB" w:rsidRDefault="00517B49"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D01CAB">
                  <w:rPr>
                    <w:rFonts w:cstheme="minorHAnsi"/>
                  </w:rPr>
                  <w:t>Наличие опыта исполнения аналогичных договоров</w:t>
                </w:r>
              </w:p>
            </w:tc>
            <w:tc>
              <w:tcPr>
                <w:tcW w:w="4932" w:type="dxa"/>
                <w:vAlign w:val="center"/>
              </w:tcPr>
              <w:sdt>
                <w:sdtPr>
                  <w:rPr>
                    <w:rFonts w:cstheme="minorHAnsi"/>
                  </w:rPr>
                  <w:id w:val="-2005498372"/>
                  <w:placeholder>
                    <w:docPart w:val="3B0451CF42BB49D0BB5BF5A046E22A39"/>
                  </w:placeholder>
                  <w15:color w:val="FFFF00"/>
                </w:sdtPr>
                <w:sdtEndPr/>
                <w:sdtContent>
                  <w:p w14:paraId="2521B694" w14:textId="6AE5A151" w:rsidR="00517B49" w:rsidRPr="00D01CAB" w:rsidRDefault="0016499C" w:rsidP="00E46EEC">
                    <w:pPr>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Т</w:t>
                    </w:r>
                    <w:r w:rsidR="002E3260">
                      <w:rPr>
                        <w:rFonts w:cstheme="minorHAnsi"/>
                      </w:rPr>
                      <w:t>ребует</w:t>
                    </w:r>
                    <w:r>
                      <w:rPr>
                        <w:rFonts w:cstheme="minorHAnsi"/>
                      </w:rPr>
                      <w:t xml:space="preserve">ся </w:t>
                    </w:r>
                  </w:p>
                </w:sdtContent>
              </w:sdt>
            </w:tc>
          </w:tr>
        </w:tbl>
      </w:sdtContent>
    </w:sdt>
    <w:p w14:paraId="7956DB2F" w14:textId="77777777" w:rsidR="00C832C8" w:rsidRDefault="00E74450" w:rsidP="00495AFF">
      <w:pPr>
        <w:pStyle w:val="113"/>
        <w:spacing w:line="240" w:lineRule="auto"/>
        <w:jc w:val="both"/>
      </w:pPr>
      <w:bookmarkStart w:id="9" w:name="_Ref129679902"/>
      <w:bookmarkStart w:id="10" w:name="_Ref534988683"/>
      <w:bookmarkStart w:id="11" w:name="_Ref534988777"/>
      <w:permEnd w:id="1591154010"/>
      <w:r>
        <w:rPr>
          <w:rFonts w:cstheme="minorHAnsi"/>
        </w:rPr>
        <w:t>Требования, установленные</w:t>
      </w:r>
      <w:r w:rsidR="00977EA8" w:rsidRPr="00DE3FEE">
        <w:rPr>
          <w:rFonts w:cstheme="minorHAnsi"/>
        </w:rPr>
        <w:t xml:space="preserve"> в соответствии с законодательством РФ к лицам, осуществляющим поставку товара, выполнение работы, оказание услуги, являющихся предметом закупки, за исключением случая,</w:t>
      </w:r>
      <w:r w:rsidR="00977EA8">
        <w:rPr>
          <w:rFonts w:cstheme="minorHAnsi"/>
        </w:rPr>
        <w:t xml:space="preserve"> предусмотренного </w:t>
      </w:r>
      <w:proofErr w:type="spellStart"/>
      <w:r w:rsidR="00977EA8" w:rsidRPr="006E50DA">
        <w:rPr>
          <w:rFonts w:cstheme="minorHAnsi"/>
        </w:rPr>
        <w:t>пп</w:t>
      </w:r>
      <w:proofErr w:type="spellEnd"/>
      <w:r w:rsidR="00977EA8" w:rsidRPr="006E50DA">
        <w:rPr>
          <w:rFonts w:cstheme="minorHAnsi"/>
        </w:rPr>
        <w:t>."е" п.</w:t>
      </w:r>
      <w:r w:rsidR="00CD2E59">
        <w:rPr>
          <w:rFonts w:cstheme="minorHAnsi"/>
        </w:rPr>
        <w:t xml:space="preserve"> </w:t>
      </w:r>
      <w:r w:rsidR="00977EA8" w:rsidRPr="006E50DA">
        <w:rPr>
          <w:rFonts w:cstheme="minorHAnsi"/>
        </w:rPr>
        <w:t>1</w:t>
      </w:r>
      <w:r w:rsidR="004F4D34">
        <w:rPr>
          <w:rFonts w:cstheme="minorHAnsi"/>
        </w:rPr>
        <w:t>1</w:t>
      </w:r>
      <w:r w:rsidR="00495AFF" w:rsidRPr="00495AFF">
        <w:t>, а именно:</w:t>
      </w:r>
      <w:bookmarkEnd w:id="9"/>
      <w:r w:rsidR="004C03F1">
        <w:t xml:space="preserve"> </w:t>
      </w:r>
    </w:p>
    <w:p w14:paraId="14238D2B" w14:textId="77777777" w:rsidR="009D3730" w:rsidRDefault="009D3730" w:rsidP="009D3730">
      <w:pPr>
        <w:pStyle w:val="113"/>
        <w:numPr>
          <w:ilvl w:val="6"/>
          <w:numId w:val="1"/>
        </w:numPr>
        <w:spacing w:line="240" w:lineRule="auto"/>
        <w:jc w:val="both"/>
      </w:pPr>
      <w:r>
        <w:t>Общие требования</w:t>
      </w:r>
    </w:p>
    <w:permStart w:id="1585255950" w:edGrp="everyone" w:displacedByCustomXml="next"/>
    <w:sdt>
      <w:sdtPr>
        <w:rPr>
          <w:rFonts w:eastAsia="Times New Roman" w:cs="Arial"/>
          <w:b w:val="0"/>
          <w:color w:val="000000" w:themeColor="text1"/>
          <w:lang w:eastAsia="ru-RU"/>
        </w:rPr>
        <w:alias w:val="Общие требования"/>
        <w:tag w:val="Общие требования"/>
        <w:id w:val="-950855154"/>
        <w:placeholder>
          <w:docPart w:val="165641A6BC2249D28B93D2E1FD42DB06"/>
        </w:placeholder>
        <w15:color w:val="FFFF00"/>
      </w:sdtPr>
      <w:sdtEndPr/>
      <w:sdtContent>
        <w:tbl>
          <w:tblPr>
            <w:tblStyle w:val="affffb"/>
            <w:tblW w:w="8512" w:type="dxa"/>
            <w:tblLook w:val="04A0" w:firstRow="1" w:lastRow="0" w:firstColumn="1" w:lastColumn="0" w:noHBand="0" w:noVBand="1"/>
          </w:tblPr>
          <w:tblGrid>
            <w:gridCol w:w="452"/>
            <w:gridCol w:w="10"/>
            <w:gridCol w:w="3108"/>
            <w:gridCol w:w="10"/>
            <w:gridCol w:w="4922"/>
            <w:gridCol w:w="10"/>
          </w:tblGrid>
          <w:tr w:rsidR="00C832C8" w:rsidRPr="0047532E" w14:paraId="70E49A16" w14:textId="77777777" w:rsidTr="00483830">
            <w:trPr>
              <w:gridAfter w:val="1"/>
              <w:cnfStyle w:val="100000000000" w:firstRow="1" w:lastRow="0" w:firstColumn="0" w:lastColumn="0" w:oddVBand="0" w:evenVBand="0" w:oddHBand="0"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2EB5E19" w14:textId="77777777" w:rsidR="00C832C8" w:rsidRPr="0047532E" w:rsidRDefault="00C832C8" w:rsidP="00C832C8">
                <w:pPr>
                  <w:suppressAutoHyphens/>
                </w:pPr>
                <w:r w:rsidRPr="0047532E">
                  <w:t>№</w:t>
                </w:r>
              </w:p>
            </w:tc>
            <w:tc>
              <w:tcPr>
                <w:tcW w:w="3118" w:type="dxa"/>
                <w:gridSpan w:val="2"/>
                <w:vAlign w:val="center"/>
              </w:tcPr>
              <w:p w14:paraId="0A85B6C2" w14:textId="77777777" w:rsidR="00C832C8" w:rsidRPr="0047532E" w:rsidRDefault="00E74450" w:rsidP="00C832C8">
                <w:pPr>
                  <w:suppressAutoHyphens/>
                  <w:cnfStyle w:val="100000000000" w:firstRow="1" w:lastRow="0" w:firstColumn="0" w:lastColumn="0" w:oddVBand="0" w:evenVBand="0" w:oddHBand="0" w:evenHBand="0" w:firstRowFirstColumn="0" w:firstRowLastColumn="0" w:lastRowFirstColumn="0" w:lastRowLastColumn="0"/>
                </w:pPr>
                <w:r>
                  <w:t>Требование</w:t>
                </w:r>
                <w:r w:rsidR="00AC6489">
                  <w:t xml:space="preserve"> </w:t>
                </w:r>
              </w:p>
            </w:tc>
            <w:tc>
              <w:tcPr>
                <w:tcW w:w="4932" w:type="dxa"/>
                <w:gridSpan w:val="2"/>
                <w:vAlign w:val="center"/>
              </w:tcPr>
              <w:p w14:paraId="46C0E381" w14:textId="77777777" w:rsidR="00C832C8" w:rsidRPr="0047532E" w:rsidRDefault="00E74450" w:rsidP="00AC6489">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rsidR="00967E73">
                  <w:t>.</w:t>
                </w:r>
              </w:p>
            </w:tc>
          </w:tr>
          <w:tr w:rsidR="00483830" w14:paraId="4C735A59" w14:textId="77777777" w:rsidTr="004838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14:paraId="0CF8301D" w14:textId="77777777" w:rsidR="00483830" w:rsidRPr="0057727C" w:rsidRDefault="00483830" w:rsidP="00483830">
                <w:pPr>
                  <w:pStyle w:val="ac"/>
                  <w:numPr>
                    <w:ilvl w:val="0"/>
                    <w:numId w:val="6"/>
                  </w:numPr>
                  <w:suppressAutoHyphens/>
                  <w:jc w:val="both"/>
                </w:pPr>
              </w:p>
            </w:tc>
            <w:tc>
              <w:tcPr>
                <w:tcW w:w="3118" w:type="dxa"/>
                <w:gridSpan w:val="2"/>
                <w:vAlign w:val="center"/>
              </w:tcPr>
              <w:p w14:paraId="285A6E3A" w14:textId="77777777" w:rsidR="00483830" w:rsidRDefault="00483830" w:rsidP="00C855A3">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t>Членство в саморегулируемой организации:</w:t>
                </w:r>
              </w:p>
              <w:p w14:paraId="3043688F" w14:textId="77777777" w:rsidR="00483830" w:rsidRPr="00B4490B" w:rsidRDefault="00E40217" w:rsidP="00C855A3">
                <w:pPr>
                  <w:pStyle w:val="afffff"/>
                  <w:jc w:val="both"/>
                  <w:cnfStyle w:val="000000100000" w:firstRow="0" w:lastRow="0" w:firstColumn="0" w:lastColumn="0" w:oddVBand="0" w:evenVBand="0" w:oddHBand="1" w:evenHBand="0" w:firstRowFirstColumn="0" w:firstRowLastColumn="0" w:lastRowFirstColumn="0" w:lastRowLastColumn="0"/>
                </w:pPr>
                <w:sdt>
                  <w:sdtPr>
                    <w:id w:val="-1252425604"/>
                    <w:placeholder>
                      <w:docPart w:val="FF31BC21873A41488A17556A5B7947BC"/>
                    </w:placeholder>
                    <w15:color w:val="FFFF00"/>
                  </w:sdtPr>
                  <w:sdtEndPr/>
                  <w:sdtContent>
                    <w:r w:rsidR="00483830">
                      <w:rPr>
                        <w:noProof/>
                      </w:rPr>
                      <w:fldChar w:fldCharType="begin"/>
                    </w:r>
                    <w:r w:rsidR="00483830">
                      <w:rPr>
                        <w:noProof/>
                      </w:rPr>
                      <w:instrText xml:space="preserve"> MERGEFIELD "Документ_о_СРО" </w:instrText>
                    </w:r>
                    <w:r w:rsidR="00483830">
                      <w:rPr>
                        <w:noProof/>
                      </w:rPr>
                      <w:fldChar w:fldCharType="separate"/>
                    </w:r>
                    <w:r w:rsidR="0003406A">
                      <w:rPr>
                        <w:noProof/>
                      </w:rPr>
                      <w:t>«Документ_о_СРО»</w:t>
                    </w:r>
                    <w:r w:rsidR="00483830">
                      <w:rPr>
                        <w:noProof/>
                      </w:rPr>
                      <w:fldChar w:fldCharType="end"/>
                    </w:r>
                    <w:r w:rsidR="00483830">
                      <w:t xml:space="preserve"> </w:t>
                    </w:r>
                  </w:sdtContent>
                </w:sdt>
              </w:p>
            </w:tc>
            <w:sdt>
              <w:sdtPr>
                <w:id w:val="-286208054"/>
                <w:placeholder>
                  <w:docPart w:val="F0968848B48744E8BA713F2A18DFE977"/>
                </w:placeholder>
                <w15:color w:val="FFFF00"/>
              </w:sdtPr>
              <w:sdtEndPr/>
              <w:sdtContent>
                <w:tc>
                  <w:tcPr>
                    <w:tcW w:w="4932" w:type="dxa"/>
                    <w:gridSpan w:val="2"/>
                    <w:vAlign w:val="center"/>
                  </w:tcPr>
                  <w:p w14:paraId="250F0659" w14:textId="1983E2D9" w:rsidR="00483830" w:rsidRDefault="00E40217" w:rsidP="00C855A3">
                    <w:pPr>
                      <w:pStyle w:val="afffff"/>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Справка_СРО </w:instrText>
                    </w:r>
                    <w:r>
                      <w:fldChar w:fldCharType="separate"/>
                    </w:r>
                    <w:r w:rsidR="00B73CD7">
                      <w:t>нет</w:t>
                    </w:r>
                    <w:r>
                      <w:fldChar w:fldCharType="end"/>
                    </w:r>
                  </w:p>
                </w:tc>
              </w:sdtContent>
            </w:sdt>
          </w:tr>
        </w:tbl>
      </w:sdtContent>
    </w:sdt>
    <w:p w14:paraId="005DF642" w14:textId="77777777" w:rsidR="009D3730" w:rsidRDefault="009D3730" w:rsidP="009D3730">
      <w:pPr>
        <w:pStyle w:val="113"/>
        <w:numPr>
          <w:ilvl w:val="6"/>
          <w:numId w:val="1"/>
        </w:numPr>
        <w:spacing w:line="240" w:lineRule="auto"/>
        <w:jc w:val="both"/>
      </w:pPr>
      <w:r>
        <w:t>Специальные</w:t>
      </w:r>
      <w:permEnd w:id="1585255950"/>
      <w:r>
        <w:t xml:space="preserve"> требования</w:t>
      </w:r>
    </w:p>
    <w:sdt>
      <w:sdtPr>
        <w:rPr>
          <w:b w:val="0"/>
        </w:rPr>
        <w:alias w:val="Специальные требования"/>
        <w:tag w:val="Специальные требования"/>
        <w:id w:val="-430892404"/>
        <w:placeholder>
          <w:docPart w:val="30D1570EE9164D9B919D0D9900BAB3ED"/>
        </w:placeholder>
        <w15:color w:val="FFFF00"/>
      </w:sdtPr>
      <w:sdtEndPr/>
      <w:sdtContent>
        <w:tbl>
          <w:tblPr>
            <w:tblStyle w:val="affffb"/>
            <w:tblW w:w="8502" w:type="dxa"/>
            <w:tblLook w:val="04A0" w:firstRow="1" w:lastRow="0" w:firstColumn="1" w:lastColumn="0" w:noHBand="0" w:noVBand="1"/>
          </w:tblPr>
          <w:tblGrid>
            <w:gridCol w:w="452"/>
            <w:gridCol w:w="3118"/>
            <w:gridCol w:w="4932"/>
          </w:tblGrid>
          <w:tr w:rsidR="009D3730" w:rsidRPr="0047532E" w14:paraId="210306AF" w14:textId="77777777" w:rsidTr="009D373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FBCE100" w14:textId="77777777" w:rsidR="009D3730" w:rsidRPr="0047532E" w:rsidRDefault="009D3730" w:rsidP="00E71805">
                <w:pPr>
                  <w:suppressAutoHyphens/>
                </w:pPr>
                <w:r w:rsidRPr="0047532E">
                  <w:t>№</w:t>
                </w:r>
              </w:p>
            </w:tc>
            <w:tc>
              <w:tcPr>
                <w:tcW w:w="3118" w:type="dxa"/>
                <w:vAlign w:val="center"/>
              </w:tcPr>
              <w:p w14:paraId="7C10781E" w14:textId="77777777" w:rsidR="009D3730" w:rsidRPr="0047532E" w:rsidRDefault="009D3730" w:rsidP="00E71805">
                <w:pPr>
                  <w:suppressAutoHyphens/>
                  <w:cnfStyle w:val="100000000000" w:firstRow="1" w:lastRow="0" w:firstColumn="0" w:lastColumn="0" w:oddVBand="0" w:evenVBand="0" w:oddHBand="0" w:evenHBand="0" w:firstRowFirstColumn="0" w:firstRowLastColumn="0" w:lastRowFirstColumn="0" w:lastRowLastColumn="0"/>
                </w:pPr>
                <w:r>
                  <w:t xml:space="preserve">Требование </w:t>
                </w:r>
              </w:p>
            </w:tc>
            <w:tc>
              <w:tcPr>
                <w:tcW w:w="4932" w:type="dxa"/>
                <w:vAlign w:val="center"/>
              </w:tcPr>
              <w:p w14:paraId="1EDD0B31" w14:textId="77777777" w:rsidR="009D3730" w:rsidRPr="0047532E" w:rsidRDefault="009D3730" w:rsidP="00E71805">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t>.</w:t>
                </w:r>
              </w:p>
            </w:tc>
          </w:tr>
          <w:tr w:rsidR="009D3730" w14:paraId="2329E1F4" w14:textId="77777777" w:rsidTr="009D37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C241DAD" w14:textId="77777777" w:rsidR="009D3730" w:rsidRPr="0057727C" w:rsidRDefault="009D3730" w:rsidP="009D3730">
                <w:pPr>
                  <w:pStyle w:val="ac"/>
                  <w:numPr>
                    <w:ilvl w:val="0"/>
                    <w:numId w:val="6"/>
                  </w:numPr>
                  <w:suppressAutoHyphens/>
                  <w:jc w:val="both"/>
                </w:pPr>
              </w:p>
            </w:tc>
            <w:tc>
              <w:tcPr>
                <w:tcW w:w="3118" w:type="dxa"/>
                <w:vAlign w:val="center"/>
              </w:tcPr>
              <w:p w14:paraId="60932EDE" w14:textId="77777777" w:rsidR="009D3730" w:rsidRPr="007A6892" w:rsidRDefault="001F6AD1" w:rsidP="00E71805">
                <w:pPr>
                  <w:suppressAutoHyphens/>
                  <w:jc w:val="both"/>
                  <w:cnfStyle w:val="000000100000" w:firstRow="0" w:lastRow="0" w:firstColumn="0" w:lastColumn="0" w:oddVBand="0" w:evenVBand="0" w:oddHBand="1" w:evenHBand="0" w:firstRowFirstColumn="0" w:firstRowLastColumn="0" w:lastRowFirstColumn="0" w:lastRowLastColumn="0"/>
                </w:pPr>
                <w:r w:rsidRPr="001F6AD1">
                  <w:t>Соответствие участников закупки требованиям, устанавливаемым в соответствии с законодательством Российской Федерации к лицам, выполняющим работы или услуги, являющихся предметом закупки</w:t>
                </w:r>
              </w:p>
            </w:tc>
            <w:sdt>
              <w:sdtPr>
                <w:id w:val="-1002968210"/>
                <w:placeholder>
                  <w:docPart w:val="6B9B661C1EE44F45BFAF21F84C7C1B80"/>
                </w:placeholder>
                <w15:color w:val="FFFF00"/>
              </w:sdtPr>
              <w:sdtEndPr/>
              <w:sdtContent>
                <w:tc>
                  <w:tcPr>
                    <w:tcW w:w="4932" w:type="dxa"/>
                    <w:vAlign w:val="center"/>
                  </w:tcPr>
                  <w:p w14:paraId="0979DD42" w14:textId="33F05CF9" w:rsidR="009D3730" w:rsidRPr="0047532E" w:rsidRDefault="00B30F1E" w:rsidP="00E71805">
                    <w:pPr>
                      <w:suppressAutoHyphens/>
                      <w:jc w:val="both"/>
                      <w:cnfStyle w:val="000000100000" w:firstRow="0" w:lastRow="0" w:firstColumn="0" w:lastColumn="0" w:oddVBand="0" w:evenVBand="0" w:oddHBand="1" w:evenHBand="0" w:firstRowFirstColumn="0" w:firstRowLastColumn="0" w:lastRowFirstColumn="0" w:lastRowLastColumn="0"/>
                    </w:pPr>
                    <w:r>
                      <w:t>Не требуется</w:t>
                    </w:r>
                  </w:p>
                </w:tc>
              </w:sdtContent>
            </w:sdt>
          </w:tr>
          <w:tr w:rsidR="00C5615C" w14:paraId="5BE40CC8" w14:textId="77777777" w:rsidTr="009D373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8CE113B" w14:textId="77777777" w:rsidR="00C5615C" w:rsidRPr="0057727C" w:rsidRDefault="00C5615C" w:rsidP="00C5615C">
                <w:pPr>
                  <w:pStyle w:val="ac"/>
                  <w:numPr>
                    <w:ilvl w:val="0"/>
                    <w:numId w:val="6"/>
                  </w:numPr>
                  <w:suppressAutoHyphens/>
                  <w:jc w:val="both"/>
                </w:pPr>
              </w:p>
            </w:tc>
            <w:tc>
              <w:tcPr>
                <w:tcW w:w="3118" w:type="dxa"/>
                <w:vAlign w:val="center"/>
              </w:tcPr>
              <w:p w14:paraId="3477B1C4" w14:textId="77777777" w:rsidR="00C5615C" w:rsidRDefault="00C5615C" w:rsidP="00C5615C">
                <w:pPr>
                  <w:suppressAutoHyphens/>
                  <w:jc w:val="both"/>
                  <w:cnfStyle w:val="000000010000" w:firstRow="0" w:lastRow="0" w:firstColumn="0" w:lastColumn="0" w:oddVBand="0" w:evenVBand="0" w:oddHBand="0" w:evenHBand="1" w:firstRowFirstColumn="0" w:firstRowLastColumn="0" w:lastRowFirstColumn="0" w:lastRowLastColumn="0"/>
                </w:pPr>
                <w:r w:rsidRPr="00A038A1">
                  <w:rPr>
                    <w:rFonts w:cstheme="minorHAnsi"/>
                  </w:rPr>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932" w:type="dxa"/>
                <w:vAlign w:val="center"/>
              </w:tcPr>
              <w:p w14:paraId="6EEB81EB" w14:textId="57D6BD7D" w:rsidR="00C5615C" w:rsidRDefault="00B73CD7" w:rsidP="00C5615C">
                <w:pPr>
                  <w:suppressAutoHyphens/>
                  <w:jc w:val="both"/>
                  <w:cnfStyle w:val="000000010000" w:firstRow="0" w:lastRow="0" w:firstColumn="0" w:lastColumn="0" w:oddVBand="0" w:evenVBand="0" w:oddHBand="0" w:evenHBand="1" w:firstRowFirstColumn="0" w:firstRowLastColumn="0" w:lastRowFirstColumn="0" w:lastRowLastColumn="0"/>
                </w:pPr>
                <w:r>
                  <w:rPr>
                    <w:rFonts w:cstheme="minorHAnsi"/>
                  </w:rPr>
                  <w:t>нет</w:t>
                </w:r>
              </w:p>
            </w:tc>
          </w:tr>
          <w:tr w:rsidR="00C5615C" w14:paraId="5FA51189" w14:textId="77777777" w:rsidTr="009D37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6CB2A99" w14:textId="77777777" w:rsidR="00C5615C" w:rsidRPr="0057727C" w:rsidRDefault="00C5615C" w:rsidP="00C5615C">
                <w:pPr>
                  <w:pStyle w:val="ac"/>
                  <w:numPr>
                    <w:ilvl w:val="0"/>
                    <w:numId w:val="6"/>
                  </w:numPr>
                  <w:suppressAutoHyphens/>
                  <w:jc w:val="both"/>
                </w:pPr>
              </w:p>
            </w:tc>
            <w:tc>
              <w:tcPr>
                <w:tcW w:w="3118" w:type="dxa"/>
                <w:vAlign w:val="center"/>
              </w:tcPr>
              <w:p w14:paraId="4B2E1688" w14:textId="77777777" w:rsidR="00C5615C" w:rsidRDefault="00C5615C" w:rsidP="00C5615C">
                <w:pPr>
                  <w:suppressAutoHyphens/>
                  <w:jc w:val="both"/>
                  <w:cnfStyle w:val="000000100000" w:firstRow="0" w:lastRow="0" w:firstColumn="0" w:lastColumn="0" w:oddVBand="0" w:evenVBand="0" w:oddHBand="1" w:evenHBand="0" w:firstRowFirstColumn="0" w:firstRowLastColumn="0" w:lastRowFirstColumn="0" w:lastRowLastColumn="0"/>
                </w:pPr>
                <w:r w:rsidRPr="00A038A1">
                  <w:rPr>
                    <w:rFonts w:cstheme="minorHAnsi"/>
                  </w:rPr>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A038A1">
                  <w:rPr>
                    <w:rFonts w:cstheme="minorHAnsi"/>
                  </w:rPr>
                  <w:t>пр</w:t>
                </w:r>
                <w:proofErr w:type="spellEnd"/>
                <w:r w:rsidRPr="00A038A1">
                  <w:rPr>
                    <w:rFonts w:cstheme="minorHAnsi"/>
                  </w:rPr>
                  <w:t>)</w:t>
                </w:r>
              </w:p>
            </w:tc>
            <w:tc>
              <w:tcPr>
                <w:tcW w:w="4932" w:type="dxa"/>
                <w:vAlign w:val="center"/>
              </w:tcPr>
              <w:p w14:paraId="42234F46" w14:textId="122EF107" w:rsidR="00C5615C" w:rsidRDefault="00B73CD7" w:rsidP="00C5615C">
                <w:pPr>
                  <w:suppressAutoHyphens/>
                  <w:jc w:val="both"/>
                  <w:cnfStyle w:val="000000100000" w:firstRow="0" w:lastRow="0" w:firstColumn="0" w:lastColumn="0" w:oddVBand="0" w:evenVBand="0" w:oddHBand="1" w:evenHBand="0" w:firstRowFirstColumn="0" w:firstRowLastColumn="0" w:lastRowFirstColumn="0" w:lastRowLastColumn="0"/>
                </w:pPr>
                <w:r>
                  <w:t>нет</w:t>
                </w:r>
              </w:p>
            </w:tc>
          </w:tr>
          <w:tr w:rsidR="009D3730" w14:paraId="03450ED4" w14:textId="77777777" w:rsidTr="009D373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A9E9E31" w14:textId="77777777" w:rsidR="009D3730" w:rsidRPr="0057727C" w:rsidRDefault="009D3730" w:rsidP="009D3730">
                <w:pPr>
                  <w:pStyle w:val="ac"/>
                  <w:numPr>
                    <w:ilvl w:val="0"/>
                    <w:numId w:val="6"/>
                  </w:numPr>
                  <w:suppressAutoHyphens/>
                  <w:jc w:val="both"/>
                </w:pPr>
              </w:p>
            </w:tc>
            <w:tc>
              <w:tcPr>
                <w:tcW w:w="3118" w:type="dxa"/>
                <w:vAlign w:val="center"/>
              </w:tcPr>
              <w:sdt>
                <w:sdtPr>
                  <w:id w:val="-675117686"/>
                  <w:placeholder>
                    <w:docPart w:val="48BECD9AEE6B42D1856ECA19D102B466"/>
                  </w:placeholder>
                  <w15:color w:val="FFFF00"/>
                </w:sdtPr>
                <w:sdtEndPr>
                  <w:rPr>
                    <w:noProof/>
                  </w:rPr>
                </w:sdtEndPr>
                <w:sdtContent>
                  <w:p w14:paraId="1227AD72" w14:textId="77777777" w:rsidR="009D3730" w:rsidRDefault="009D3730" w:rsidP="00E71805">
                    <w:pPr>
                      <w:suppressAutoHyphens/>
                      <w:jc w:val="both"/>
                      <w:cnfStyle w:val="000000010000" w:firstRow="0" w:lastRow="0" w:firstColumn="0" w:lastColumn="0" w:oddVBand="0" w:evenVBand="0" w:oddHBand="0" w:evenHBand="1" w:firstRowFirstColumn="0" w:firstRowLastColumn="0" w:lastRowFirstColumn="0" w:lastRowLastColumn="0"/>
                    </w:pPr>
                    <w:r>
                      <w:t>Аттестация НАКС</w:t>
                    </w:r>
                  </w:p>
                </w:sdtContent>
              </w:sdt>
            </w:tc>
            <w:sdt>
              <w:sdtPr>
                <w:id w:val="1871947138"/>
                <w:placeholder>
                  <w:docPart w:val="D9A6A4E90E7B4ADB866547F6DEBAEA65"/>
                </w:placeholder>
                <w15:color w:val="FFFF00"/>
              </w:sdtPr>
              <w:sdtEndPr/>
              <w:sdtContent>
                <w:sdt>
                  <w:sdtPr>
                    <w:id w:val="-580068846"/>
                    <w:placeholder>
                      <w:docPart w:val="2CF7CC42A75845628A7882CF1A4B6AAE"/>
                    </w:placeholder>
                    <w15:color w:val="FFFF00"/>
                  </w:sdtPr>
                  <w:sdtEndPr/>
                  <w:sdtContent>
                    <w:tc>
                      <w:tcPr>
                        <w:tcW w:w="4932" w:type="dxa"/>
                        <w:vAlign w:val="center"/>
                      </w:tcPr>
                      <w:p w14:paraId="1735BA9E" w14:textId="5F122A10" w:rsidR="009D3730" w:rsidRDefault="00E40217" w:rsidP="00E71805">
                        <w:pPr>
                          <w:jc w:val="both"/>
                          <w:cnfStyle w:val="000000010000" w:firstRow="0" w:lastRow="0" w:firstColumn="0" w:lastColumn="0" w:oddVBand="0" w:evenVBand="0" w:oddHBand="0" w:evenHBand="1" w:firstRowFirstColumn="0" w:firstRowLastColumn="0" w:lastRowFirstColumn="0" w:lastRowLastColumn="0"/>
                        </w:pPr>
                        <w:r>
                          <w:fldChar w:fldCharType="begin"/>
                        </w:r>
                        <w:r>
                          <w:instrText xml:space="preserve"> MERGEFIELD Документ_требования_об_аттестации_НАКС </w:instrText>
                        </w:r>
                        <w:r>
                          <w:fldChar w:fldCharType="separate"/>
                        </w:r>
                        <w:r w:rsidR="0079741D">
                          <w:t>нет</w:t>
                        </w:r>
                        <w:r>
                          <w:fldChar w:fldCharType="end"/>
                        </w:r>
                      </w:p>
                    </w:tc>
                  </w:sdtContent>
                </w:sdt>
              </w:sdtContent>
            </w:sdt>
          </w:tr>
        </w:tbl>
      </w:sdtContent>
    </w:sdt>
    <w:p w14:paraId="0B567CD0" w14:textId="77777777" w:rsidR="002A4A60" w:rsidRDefault="002A4A60" w:rsidP="009D3730">
      <w:pPr>
        <w:pStyle w:val="113"/>
        <w:numPr>
          <w:ilvl w:val="0"/>
          <w:numId w:val="0"/>
        </w:numPr>
        <w:spacing w:line="240" w:lineRule="auto"/>
        <w:jc w:val="both"/>
      </w:pPr>
    </w:p>
    <w:p w14:paraId="0FFEE7F9" w14:textId="77777777" w:rsidR="00B93B01" w:rsidRPr="005E1D52" w:rsidRDefault="00B93B01" w:rsidP="00B93B01">
      <w:pPr>
        <w:pStyle w:val="113"/>
        <w:spacing w:line="240" w:lineRule="auto"/>
        <w:jc w:val="both"/>
      </w:pPr>
      <w:r w:rsidRPr="005E1D52">
        <w:t>Требование по обеспечению заявки на участие в закупочной процедуре</w:t>
      </w:r>
    </w:p>
    <w:permStart w:id="1119823322" w:edGrp="everyone" w:displacedByCustomXml="next"/>
    <w:sdt>
      <w:sdtPr>
        <w:rPr>
          <w:b w:val="0"/>
        </w:rPr>
        <w:alias w:val="Специальные требования"/>
        <w:tag w:val="Специальные требования"/>
        <w:id w:val="798342438"/>
        <w:placeholder>
          <w:docPart w:val="DE0E97C92B3F4EBD8FB0B5C30655A595"/>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B93B01" w:rsidRPr="005E1D52" w14:paraId="3862BB43"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115EC9A" w14:textId="77777777" w:rsidR="00B93B01" w:rsidRPr="005E1D52" w:rsidRDefault="00B93B01" w:rsidP="00DD77B3">
                <w:pPr>
                  <w:suppressAutoHyphens/>
                </w:pPr>
                <w:r w:rsidRPr="005E1D52">
                  <w:t>№</w:t>
                </w:r>
              </w:p>
            </w:tc>
            <w:tc>
              <w:tcPr>
                <w:tcW w:w="3118" w:type="dxa"/>
                <w:vAlign w:val="center"/>
              </w:tcPr>
              <w:p w14:paraId="0122A089"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4932" w:type="dxa"/>
                <w:vAlign w:val="center"/>
              </w:tcPr>
              <w:p w14:paraId="287555A1"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2F0BC7" w:rsidRPr="005E1D52" w14:paraId="51FEFA87"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EB6BA0A" w14:textId="77777777" w:rsidR="002F0BC7" w:rsidRPr="005E1D52" w:rsidRDefault="002F0BC7" w:rsidP="002F0BC7">
                <w:pPr>
                  <w:pStyle w:val="ac"/>
                  <w:numPr>
                    <w:ilvl w:val="0"/>
                    <w:numId w:val="6"/>
                  </w:numPr>
                  <w:suppressAutoHyphens/>
                  <w:jc w:val="both"/>
                </w:pPr>
              </w:p>
            </w:tc>
            <w:tc>
              <w:tcPr>
                <w:tcW w:w="3118" w:type="dxa"/>
                <w:vAlign w:val="center"/>
              </w:tcPr>
              <w:p w14:paraId="030BF8BD" w14:textId="77777777"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заявки</w:t>
                </w:r>
              </w:p>
            </w:tc>
            <w:tc>
              <w:tcPr>
                <w:tcW w:w="4932" w:type="dxa"/>
                <w:vAlign w:val="center"/>
              </w:tcPr>
              <w:p w14:paraId="7D521BBC" w14:textId="009CBF08"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0079741D">
                  <w:rPr>
                    <w:rFonts w:cstheme="minorHAnsi"/>
                  </w:rPr>
                  <w:t>не предусмотрен</w:t>
                </w:r>
                <w:r w:rsidRPr="005E1D52">
                  <w:rPr>
                    <w:rFonts w:cstheme="minorHAnsi"/>
                  </w:rPr>
                  <w:fldChar w:fldCharType="end"/>
                </w:r>
              </w:p>
            </w:tc>
          </w:tr>
          <w:tr w:rsidR="002F0BC7" w:rsidRPr="005E1D52" w14:paraId="7A55B0DA"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DDDE7EE" w14:textId="77777777" w:rsidR="002F0BC7" w:rsidRPr="005E1D52" w:rsidRDefault="002F0BC7" w:rsidP="002F0BC7">
                <w:pPr>
                  <w:pStyle w:val="ac"/>
                  <w:numPr>
                    <w:ilvl w:val="0"/>
                    <w:numId w:val="6"/>
                  </w:numPr>
                  <w:suppressAutoHyphens/>
                  <w:jc w:val="both"/>
                </w:pPr>
              </w:p>
            </w:tc>
            <w:tc>
              <w:tcPr>
                <w:tcW w:w="3118" w:type="dxa"/>
                <w:vAlign w:val="center"/>
              </w:tcPr>
              <w:p w14:paraId="05177BF7" w14:textId="77777777"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 xml:space="preserve">Форма обеспечения заявки </w:t>
                </w:r>
              </w:p>
            </w:tc>
            <w:tc>
              <w:tcPr>
                <w:tcW w:w="4932" w:type="dxa"/>
                <w:vAlign w:val="center"/>
              </w:tcPr>
              <w:p w14:paraId="70FB78C9" w14:textId="617D18DD"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Форма_обеспечения_заявки_ </w:instrText>
                </w:r>
                <w:r w:rsidRPr="005E1D52">
                  <w:rPr>
                    <w:rFonts w:cstheme="minorHAnsi"/>
                  </w:rPr>
                  <w:fldChar w:fldCharType="separate"/>
                </w:r>
                <w:r w:rsidR="0079741D">
                  <w:rPr>
                    <w:rFonts w:cstheme="minorHAnsi"/>
                  </w:rPr>
                  <w:t>не предусмотрена</w:t>
                </w:r>
                <w:r w:rsidRPr="005E1D52">
                  <w:rPr>
                    <w:rFonts w:cstheme="minorHAnsi"/>
                  </w:rPr>
                  <w:fldChar w:fldCharType="end"/>
                </w:r>
              </w:p>
            </w:tc>
          </w:tr>
        </w:tbl>
      </w:sdtContent>
    </w:sdt>
    <w:permEnd w:id="1119823322"/>
    <w:p w14:paraId="446E8286" w14:textId="77777777" w:rsidR="00B93B01" w:rsidRPr="005E1D52" w:rsidRDefault="00B93B01" w:rsidP="00B93B01">
      <w:pPr>
        <w:pStyle w:val="113"/>
        <w:spacing w:line="240" w:lineRule="auto"/>
        <w:jc w:val="both"/>
      </w:pPr>
      <w:r w:rsidRPr="005E1D52">
        <w:t>Требование по обеспечению договора на участие в закупочной процедуре</w:t>
      </w:r>
    </w:p>
    <w:permStart w:id="441928308" w:edGrp="everyone" w:displacedByCustomXml="next"/>
    <w:sdt>
      <w:sdtPr>
        <w:rPr>
          <w:b w:val="0"/>
        </w:rPr>
        <w:alias w:val="Специальные требования"/>
        <w:tag w:val="Специальные требования"/>
        <w:id w:val="-692846911"/>
        <w:placeholder>
          <w:docPart w:val="C7CD245AD4E84D18A0F93A394D2B03B1"/>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B93B01" w:rsidRPr="005E1D52" w14:paraId="199C38AC"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E9214BC" w14:textId="77777777" w:rsidR="00B93B01" w:rsidRPr="005E1D52" w:rsidRDefault="00B93B01" w:rsidP="00DD77B3">
                <w:pPr>
                  <w:suppressAutoHyphens/>
                </w:pPr>
                <w:r w:rsidRPr="005E1D52">
                  <w:t>№</w:t>
                </w:r>
              </w:p>
            </w:tc>
            <w:tc>
              <w:tcPr>
                <w:tcW w:w="3118" w:type="dxa"/>
                <w:vAlign w:val="center"/>
              </w:tcPr>
              <w:p w14:paraId="25326A22"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4932" w:type="dxa"/>
                <w:vAlign w:val="center"/>
              </w:tcPr>
              <w:p w14:paraId="1A1E5B2B"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2F0BC7" w:rsidRPr="005E1D52" w14:paraId="5DC4379D"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936CCDE" w14:textId="77777777" w:rsidR="002F0BC7" w:rsidRPr="005E1D52" w:rsidRDefault="002F0BC7" w:rsidP="002F0BC7">
                <w:pPr>
                  <w:pStyle w:val="ac"/>
                  <w:numPr>
                    <w:ilvl w:val="0"/>
                    <w:numId w:val="6"/>
                  </w:numPr>
                  <w:suppressAutoHyphens/>
                  <w:jc w:val="both"/>
                </w:pPr>
              </w:p>
            </w:tc>
            <w:tc>
              <w:tcPr>
                <w:tcW w:w="3118" w:type="dxa"/>
                <w:vAlign w:val="center"/>
              </w:tcPr>
              <w:p w14:paraId="665E24D5" w14:textId="77777777"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договора</w:t>
                </w:r>
              </w:p>
            </w:tc>
            <w:tc>
              <w:tcPr>
                <w:tcW w:w="4932" w:type="dxa"/>
                <w:vAlign w:val="center"/>
              </w:tcPr>
              <w:p w14:paraId="44B7E475" w14:textId="7ACB970E"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Размер_обеспечения_договора </w:instrText>
                </w:r>
                <w:r w:rsidRPr="005E1D52">
                  <w:rPr>
                    <w:rFonts w:cstheme="minorHAnsi"/>
                  </w:rPr>
                  <w:fldChar w:fldCharType="separate"/>
                </w:r>
                <w:r w:rsidR="0079741D">
                  <w:rPr>
                    <w:rFonts w:cstheme="minorHAnsi"/>
                  </w:rPr>
                  <w:t>не предусмотрен</w:t>
                </w:r>
                <w:r w:rsidRPr="005E1D52">
                  <w:rPr>
                    <w:rFonts w:cstheme="minorHAnsi"/>
                  </w:rPr>
                  <w:fldChar w:fldCharType="end"/>
                </w:r>
              </w:p>
            </w:tc>
          </w:tr>
          <w:tr w:rsidR="002F0BC7" w:rsidRPr="005E1D52" w14:paraId="471061D0"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B967D71" w14:textId="77777777" w:rsidR="002F0BC7" w:rsidRPr="005E1D52" w:rsidRDefault="002F0BC7" w:rsidP="002F0BC7">
                <w:pPr>
                  <w:pStyle w:val="ac"/>
                  <w:numPr>
                    <w:ilvl w:val="0"/>
                    <w:numId w:val="6"/>
                  </w:numPr>
                  <w:suppressAutoHyphens/>
                  <w:jc w:val="both"/>
                </w:pPr>
              </w:p>
            </w:tc>
            <w:tc>
              <w:tcPr>
                <w:tcW w:w="3118" w:type="dxa"/>
                <w:vAlign w:val="center"/>
              </w:tcPr>
              <w:p w14:paraId="6757381B" w14:textId="77777777"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Форма обеспечения договора</w:t>
                </w:r>
              </w:p>
            </w:tc>
            <w:tc>
              <w:tcPr>
                <w:tcW w:w="4932" w:type="dxa"/>
                <w:vAlign w:val="center"/>
              </w:tcPr>
              <w:p w14:paraId="18105EC5" w14:textId="3CEAE258" w:rsidR="002F0BC7" w:rsidRPr="005E1D52" w:rsidRDefault="002F0BC7" w:rsidP="002F0BC7">
                <w:pPr>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Форма_обеспечения_договора </w:instrText>
                </w:r>
                <w:r w:rsidRPr="005E1D52">
                  <w:rPr>
                    <w:rFonts w:cstheme="minorHAnsi"/>
                  </w:rPr>
                  <w:fldChar w:fldCharType="separate"/>
                </w:r>
                <w:r w:rsidR="0079741D">
                  <w:rPr>
                    <w:rFonts w:cstheme="minorHAnsi"/>
                  </w:rPr>
                  <w:t>не предусмотрен</w:t>
                </w:r>
                <w:r w:rsidRPr="005E1D52">
                  <w:rPr>
                    <w:rFonts w:cstheme="minorHAnsi"/>
                  </w:rPr>
                  <w:fldChar w:fldCharType="end"/>
                </w:r>
              </w:p>
            </w:tc>
          </w:tr>
          <w:tr w:rsidR="00C4575E" w:rsidRPr="00C736AB" w14:paraId="1F0E7455" w14:textId="77777777" w:rsidTr="00F51B5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A8555E2" w14:textId="77777777" w:rsidR="00C4575E" w:rsidRPr="00633AC2" w:rsidRDefault="00C4575E" w:rsidP="00C4575E">
                <w:pPr>
                  <w:pStyle w:val="ac"/>
                  <w:numPr>
                    <w:ilvl w:val="0"/>
                    <w:numId w:val="6"/>
                  </w:numPr>
                  <w:suppressAutoHyphens/>
                  <w:jc w:val="both"/>
                </w:pPr>
              </w:p>
            </w:tc>
            <w:tc>
              <w:tcPr>
                <w:tcW w:w="3118" w:type="dxa"/>
                <w:vAlign w:val="center"/>
              </w:tcPr>
              <w:p w14:paraId="483C9977" w14:textId="77777777" w:rsidR="00C4575E" w:rsidRPr="00C4575E" w:rsidRDefault="00C4575E" w:rsidP="00F51B5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4575E">
                  <w:rPr>
                    <w:rFonts w:cstheme="minorHAnsi"/>
                  </w:rPr>
                  <w:t>Обеспечиваемые обязательства</w:t>
                </w:r>
              </w:p>
            </w:tc>
            <w:tc>
              <w:tcPr>
                <w:tcW w:w="4932" w:type="dxa"/>
                <w:vAlign w:val="center"/>
              </w:tcPr>
              <w:p w14:paraId="57D84651" w14:textId="27FBD846" w:rsidR="00C4575E" w:rsidRPr="00846D09" w:rsidRDefault="00C4575E" w:rsidP="00F51B5E">
                <w:pPr>
                  <w:jc w:val="both"/>
                  <w:cnfStyle w:val="000000100000" w:firstRow="0" w:lastRow="0" w:firstColumn="0" w:lastColumn="0" w:oddVBand="0" w:evenVBand="0" w:oddHBand="1" w:evenHBand="0" w:firstRowFirstColumn="0" w:firstRowLastColumn="0" w:lastRowFirstColumn="0" w:lastRowLastColumn="0"/>
                  <w:rPr>
                    <w:rFonts w:cstheme="minorHAnsi"/>
                  </w:rPr>
                </w:pPr>
                <w:r w:rsidRPr="00C4575E">
                  <w:rPr>
                    <w:rFonts w:cstheme="minorHAnsi"/>
                  </w:rPr>
                  <w:fldChar w:fldCharType="begin"/>
                </w:r>
                <w:r w:rsidRPr="00C4575E">
                  <w:rPr>
                    <w:rFonts w:cstheme="minorHAnsi"/>
                  </w:rPr>
                  <w:instrText xml:space="preserve"> MERGEFIELD Обеспечиваемые_обязательсва </w:instrText>
                </w:r>
                <w:r w:rsidRPr="00C4575E">
                  <w:rPr>
                    <w:rFonts w:cstheme="minorHAnsi"/>
                  </w:rPr>
                  <w:fldChar w:fldCharType="separate"/>
                </w:r>
                <w:r w:rsidR="0079741D">
                  <w:rPr>
                    <w:rFonts w:cstheme="minorHAnsi"/>
                  </w:rPr>
                  <w:t>не предусмотрено</w:t>
                </w:r>
                <w:r w:rsidRPr="00C4575E">
                  <w:rPr>
                    <w:rFonts w:cstheme="minorHAnsi"/>
                  </w:rPr>
                  <w:fldChar w:fldCharType="end"/>
                </w:r>
              </w:p>
            </w:tc>
          </w:tr>
          <w:tr w:rsidR="00B93B01" w:rsidRPr="00D01CAB" w14:paraId="54C808DC"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891B1BB" w14:textId="77777777" w:rsidR="00B93B01" w:rsidRPr="005E1D52" w:rsidRDefault="00B93B01" w:rsidP="00E46EEC">
                <w:pPr>
                  <w:pStyle w:val="ac"/>
                  <w:numPr>
                    <w:ilvl w:val="0"/>
                    <w:numId w:val="6"/>
                  </w:numPr>
                  <w:suppressAutoHyphens/>
                  <w:jc w:val="both"/>
                </w:pPr>
              </w:p>
            </w:tc>
            <w:tc>
              <w:tcPr>
                <w:tcW w:w="3118" w:type="dxa"/>
                <w:vAlign w:val="center"/>
              </w:tcPr>
              <w:p w14:paraId="585C0609" w14:textId="77777777" w:rsidR="00B93B01" w:rsidRPr="005E1D52" w:rsidRDefault="00B93B01"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Срок предоставления обеспечения договора</w:t>
                </w:r>
              </w:p>
            </w:tc>
            <w:tc>
              <w:tcPr>
                <w:tcW w:w="4932" w:type="dxa"/>
                <w:vAlign w:val="center"/>
              </w:tcPr>
              <w:p w14:paraId="5D605C76" w14:textId="78C8E2B5" w:rsidR="00B93B01" w:rsidRDefault="0079741D" w:rsidP="00E46EEC">
                <w:pPr>
                  <w:jc w:val="both"/>
                  <w:cnfStyle w:val="000000010000" w:firstRow="0" w:lastRow="0" w:firstColumn="0" w:lastColumn="0" w:oddVBand="0" w:evenVBand="0" w:oddHBand="0" w:evenHBand="1" w:firstRowFirstColumn="0" w:firstRowLastColumn="0" w:lastRowFirstColumn="0" w:lastRowLastColumn="0"/>
                  <w:rPr>
                    <w:rFonts w:cstheme="minorHAnsi"/>
                  </w:rPr>
                </w:pPr>
                <w:r>
                  <w:t>Не предусмотрено</w:t>
                </w:r>
              </w:p>
            </w:tc>
          </w:tr>
        </w:tbl>
      </w:sdtContent>
    </w:sdt>
    <w:permEnd w:id="441928308"/>
    <w:p w14:paraId="1908D2A4" w14:textId="77777777" w:rsidR="0025595D" w:rsidRPr="00736283" w:rsidRDefault="0025595D" w:rsidP="0025595D">
      <w:pPr>
        <w:pStyle w:val="113"/>
        <w:spacing w:line="240" w:lineRule="auto"/>
        <w:jc w:val="both"/>
      </w:pPr>
      <w:r w:rsidRPr="00736283">
        <w:t xml:space="preserve">Требования </w:t>
      </w:r>
      <w:r w:rsidR="00481549">
        <w:t>по обеспечению аванса</w:t>
      </w:r>
    </w:p>
    <w:permStart w:id="643973505" w:edGrp="everyone" w:displacedByCustomXml="next"/>
    <w:sdt>
      <w:sdtPr>
        <w:rPr>
          <w:b w:val="0"/>
        </w:rPr>
        <w:alias w:val="Специальные требования"/>
        <w:tag w:val="Специальные требования"/>
        <w:id w:val="-582680519"/>
        <w:placeholder>
          <w:docPart w:val="4BA78D1D453D4289882EED5C4B466362"/>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25595D" w:rsidRPr="00736283" w14:paraId="0DA8D169"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2859494" w14:textId="77777777" w:rsidR="0025595D" w:rsidRPr="00736283" w:rsidRDefault="0025595D" w:rsidP="00DD77B3">
                <w:pPr>
                  <w:suppressAutoHyphens/>
                </w:pPr>
                <w:r w:rsidRPr="00736283">
                  <w:t>№</w:t>
                </w:r>
              </w:p>
            </w:tc>
            <w:tc>
              <w:tcPr>
                <w:tcW w:w="3118" w:type="dxa"/>
                <w:vAlign w:val="center"/>
              </w:tcPr>
              <w:p w14:paraId="59A1B1AE" w14:textId="77777777" w:rsidR="0025595D" w:rsidRPr="00736283" w:rsidRDefault="0025595D" w:rsidP="00DD77B3">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14:paraId="2B2A37BB" w14:textId="77777777" w:rsidR="0025595D" w:rsidRPr="00736283" w:rsidRDefault="0025595D" w:rsidP="00DD77B3">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25595D" w:rsidRPr="00736283" w14:paraId="466B6B4C"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0765FC5" w14:textId="77777777" w:rsidR="0025595D" w:rsidRPr="00736283" w:rsidRDefault="0025595D" w:rsidP="00DD77B3">
                <w:pPr>
                  <w:pStyle w:val="ac"/>
                  <w:numPr>
                    <w:ilvl w:val="0"/>
                    <w:numId w:val="6"/>
                  </w:numPr>
                  <w:suppressAutoHyphens/>
                  <w:jc w:val="both"/>
                </w:pPr>
              </w:p>
            </w:tc>
            <w:tc>
              <w:tcPr>
                <w:tcW w:w="3118" w:type="dxa"/>
                <w:vAlign w:val="center"/>
              </w:tcPr>
              <w:p w14:paraId="7844CC00" w14:textId="77777777" w:rsidR="0025595D" w:rsidRPr="00736283" w:rsidRDefault="0025595D" w:rsidP="00DD77B3">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14:paraId="02530820" w14:textId="7F00D57D" w:rsidR="0025595D" w:rsidRPr="00736283" w:rsidRDefault="0025595D" w:rsidP="00DD77B3">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Обеспечение_аванса </w:instrText>
                </w:r>
                <w:r w:rsidRPr="00736283">
                  <w:rPr>
                    <w:rFonts w:cstheme="minorHAnsi"/>
                  </w:rPr>
                  <w:fldChar w:fldCharType="separate"/>
                </w:r>
                <w:r w:rsidR="0079741D">
                  <w:rPr>
                    <w:rFonts w:cstheme="minorHAnsi"/>
                  </w:rPr>
                  <w:t>не предусмотрено</w:t>
                </w:r>
                <w:r w:rsidRPr="00736283">
                  <w:rPr>
                    <w:rFonts w:cstheme="minorHAnsi"/>
                  </w:rPr>
                  <w:fldChar w:fldCharType="end"/>
                </w:r>
              </w:p>
            </w:tc>
          </w:tr>
          <w:tr w:rsidR="0025595D" w:rsidRPr="00C736AB" w14:paraId="665F0A18"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2001AE1" w14:textId="77777777" w:rsidR="0025595D" w:rsidRPr="00736283" w:rsidRDefault="0025595D" w:rsidP="00DD77B3">
                <w:pPr>
                  <w:pStyle w:val="ac"/>
                  <w:numPr>
                    <w:ilvl w:val="0"/>
                    <w:numId w:val="6"/>
                  </w:numPr>
                  <w:suppressAutoHyphens/>
                  <w:jc w:val="both"/>
                </w:pPr>
              </w:p>
            </w:tc>
            <w:tc>
              <w:tcPr>
                <w:tcW w:w="3118" w:type="dxa"/>
                <w:vAlign w:val="center"/>
              </w:tcPr>
              <w:p w14:paraId="7913F32A" w14:textId="77777777" w:rsidR="0025595D" w:rsidRPr="00736283" w:rsidRDefault="0025595D" w:rsidP="00DD77B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14:paraId="0D6492C3" w14:textId="73904123" w:rsidR="0025595D" w:rsidRDefault="0025595D" w:rsidP="00DD77B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Срок_и_условия_предоставления_обеспечени </w:instrText>
                </w:r>
                <w:r w:rsidRPr="00736283">
                  <w:rPr>
                    <w:rFonts w:cstheme="minorHAnsi"/>
                  </w:rPr>
                  <w:fldChar w:fldCharType="separate"/>
                </w:r>
                <w:r w:rsidR="00174323">
                  <w:rPr>
                    <w:rFonts w:cstheme="minorHAnsi"/>
                  </w:rPr>
                  <w:t>нет</w:t>
                </w:r>
                <w:r w:rsidRPr="00736283">
                  <w:rPr>
                    <w:rFonts w:cstheme="minorHAnsi"/>
                  </w:rPr>
                  <w:fldChar w:fldCharType="end"/>
                </w:r>
              </w:p>
            </w:tc>
          </w:tr>
          <w:permEnd w:id="643973505"/>
        </w:tbl>
      </w:sdtContent>
    </w:sdt>
    <w:p w14:paraId="671330F4" w14:textId="77777777" w:rsidR="0025595D" w:rsidRDefault="0025595D">
      <w:pPr>
        <w:rPr>
          <w:rFonts w:eastAsia="Times New Roman" w:cs="Arial"/>
          <w:b/>
          <w:color w:val="000000" w:themeColor="text1"/>
          <w:sz w:val="24"/>
          <w:lang w:eastAsia="ru-RU"/>
        </w:rPr>
      </w:pPr>
    </w:p>
    <w:p w14:paraId="6649F29B" w14:textId="77777777" w:rsidR="0025595D" w:rsidRDefault="0025595D">
      <w:pPr>
        <w:rPr>
          <w:rFonts w:eastAsia="Times New Roman" w:cs="Arial"/>
          <w:b/>
          <w:color w:val="000000" w:themeColor="text1"/>
          <w:sz w:val="24"/>
          <w:lang w:eastAsia="ru-RU"/>
        </w:rPr>
      </w:pPr>
      <w:r>
        <w:rPr>
          <w:rFonts w:eastAsia="Times New Roman" w:cs="Arial"/>
          <w:b/>
          <w:color w:val="000000" w:themeColor="text1"/>
          <w:sz w:val="24"/>
          <w:lang w:eastAsia="ru-RU"/>
        </w:rPr>
        <w:br w:type="page"/>
      </w:r>
    </w:p>
    <w:p w14:paraId="3DED08B7" w14:textId="77777777" w:rsidR="00C832C8" w:rsidRDefault="00C832C8">
      <w:pPr>
        <w:rPr>
          <w:rFonts w:eastAsia="Times New Roman" w:cs="Arial"/>
          <w:b/>
          <w:color w:val="000000" w:themeColor="text1"/>
          <w:sz w:val="24"/>
          <w:lang w:eastAsia="ru-RU"/>
        </w:rPr>
      </w:pPr>
    </w:p>
    <w:p w14:paraId="4974173E" w14:textId="3788D25D" w:rsidR="00696A07" w:rsidRDefault="009916FD" w:rsidP="00696A07">
      <w:pPr>
        <w:pStyle w:val="1"/>
      </w:pPr>
      <w:bookmarkStart w:id="12" w:name="_Toc143602464"/>
      <w:r>
        <w:t>5.</w:t>
      </w:r>
      <w:r w:rsidR="00696A07">
        <w:t>Требования к заявке на участие в закупке</w:t>
      </w:r>
      <w:bookmarkEnd w:id="10"/>
      <w:bookmarkEnd w:id="12"/>
    </w:p>
    <w:p w14:paraId="05AC794C" w14:textId="77777777" w:rsidR="00696A07" w:rsidRPr="002011D4" w:rsidRDefault="00421159" w:rsidP="00696A07">
      <w:pPr>
        <w:pStyle w:val="113"/>
      </w:pPr>
      <w:r w:rsidRPr="002011D4">
        <w:t>С</w:t>
      </w:r>
      <w:r w:rsidR="00696A07" w:rsidRPr="002011D4">
        <w:t>остав заявки</w:t>
      </w:r>
    </w:p>
    <w:p w14:paraId="44B60EEF" w14:textId="77777777" w:rsidR="00480129" w:rsidRDefault="002741DB" w:rsidP="002741DB">
      <w:pPr>
        <w:pStyle w:val="111"/>
      </w:pPr>
      <w:r w:rsidRPr="002741DB">
        <w:t xml:space="preserve">Заявка на участие </w:t>
      </w:r>
      <w:r>
        <w:t xml:space="preserve">в конкурсе </w:t>
      </w:r>
      <w:r w:rsidRPr="002741DB">
        <w:t>в электронной форме состоит из двух частей и предложения участника закупки о цене договора (цене лота, единицы товара, работы, услуги)</w:t>
      </w:r>
      <w:r w:rsidR="00696A07">
        <w:t>.</w:t>
      </w:r>
    </w:p>
    <w:sdt>
      <w:sdtPr>
        <w:alias w:val="Части заявки"/>
        <w:tag w:val="Части заявки"/>
        <w:id w:val="-631405894"/>
        <w:lock w:val="sdtLocked"/>
        <w:placeholder>
          <w:docPart w:val="298E89FFEE384181BA2DD2FB0450FD9B"/>
        </w:placeholder>
        <w15:color w:val="00CCFF"/>
        <w:docPartList>
          <w:docPartGallery w:val="Quick Parts"/>
          <w:docPartCategory w:val="Документация о закупке: части заявки"/>
        </w:docPartList>
      </w:sdtPr>
      <w:sdtEndPr/>
      <w:sdtContent>
        <w:p w14:paraId="1767B4C1" w14:textId="77777777" w:rsidR="00D24712" w:rsidRPr="00A7091C" w:rsidRDefault="00D24712" w:rsidP="00D24712">
          <w:pPr>
            <w:pStyle w:val="111"/>
            <w:rPr>
              <w:color w:val="auto"/>
            </w:rPr>
          </w:pPr>
          <w:r w:rsidRPr="00A7091C">
            <w:rPr>
              <w:color w:val="auto"/>
            </w:rPr>
            <w:t>Первая часть заявки на участие в конкурсе в электронной форме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w:t>
          </w:r>
          <w:r>
            <w:rPr>
              <w:color w:val="auto"/>
            </w:rPr>
            <w:t xml:space="preserve"> </w:t>
          </w:r>
          <w:r w:rsidRPr="00A7091C">
            <w:rPr>
              <w:color w:val="auto"/>
            </w:rPr>
            <w:t>пп.</w:t>
          </w:r>
          <w:r>
            <w:rPr>
              <w:color w:val="auto"/>
            </w:rPr>
            <w:t xml:space="preserve">10, п 4.1 </w:t>
          </w:r>
          <w:r w:rsidRPr="00A7091C">
            <w:rPr>
              <w:color w:val="auto"/>
            </w:rPr>
            <w:t xml:space="preserve">документации о закупке. </w:t>
          </w:r>
        </w:p>
        <w:p w14:paraId="008DFFFF" w14:textId="77777777" w:rsidR="00B664F1" w:rsidRPr="00B664F1" w:rsidRDefault="002741DB" w:rsidP="00E74450">
          <w:pPr>
            <w:pStyle w:val="111"/>
          </w:pPr>
          <w:r w:rsidRPr="00D24712">
            <w:rPr>
              <w:color w:val="auto"/>
            </w:rPr>
            <w:t>Вторая часть данной заявки должна содержать информацию и доку</w:t>
          </w:r>
          <w:r w:rsidR="005A2C97" w:rsidRPr="00D24712">
            <w:rPr>
              <w:color w:val="auto"/>
            </w:rPr>
            <w:t>менты,</w:t>
          </w:r>
          <w:r w:rsidR="008169DE" w:rsidRPr="00D24712">
            <w:rPr>
              <w:color w:val="auto"/>
            </w:rPr>
            <w:t xml:space="preserve"> предусмотренные </w:t>
          </w:r>
          <w:proofErr w:type="spellStart"/>
          <w:r w:rsidR="008169DE" w:rsidRPr="00D24712">
            <w:rPr>
              <w:color w:val="auto"/>
            </w:rPr>
            <w:t>пп</w:t>
          </w:r>
          <w:proofErr w:type="spellEnd"/>
          <w:r w:rsidR="008169DE" w:rsidRPr="00D24712">
            <w:rPr>
              <w:color w:val="auto"/>
            </w:rPr>
            <w:t xml:space="preserve">. 1 - </w:t>
          </w:r>
          <w:r w:rsidR="00A5201A" w:rsidRPr="00D24712">
            <w:rPr>
              <w:color w:val="auto"/>
            </w:rPr>
            <w:t>8</w:t>
          </w:r>
          <w:r w:rsidR="008169DE" w:rsidRPr="00D24712">
            <w:rPr>
              <w:color w:val="auto"/>
            </w:rPr>
            <w:t xml:space="preserve"> и 1</w:t>
          </w:r>
          <w:r w:rsidR="00A5201A" w:rsidRPr="00D24712">
            <w:rPr>
              <w:color w:val="auto"/>
            </w:rPr>
            <w:t>1</w:t>
          </w:r>
          <w:r w:rsidRPr="00D24712">
            <w:rPr>
              <w:color w:val="auto"/>
            </w:rPr>
            <w:t>, п.</w:t>
          </w:r>
          <w:r w:rsidR="00B664F1" w:rsidRPr="00D24712">
            <w:rPr>
              <w:color w:val="auto"/>
            </w:rPr>
            <w:t>4.1</w:t>
          </w:r>
          <w:r w:rsidRPr="00D24712">
            <w:rPr>
              <w:color w:val="auto"/>
            </w:rPr>
            <w:t xml:space="preserve">, а также </w:t>
          </w:r>
          <w:r w:rsidR="00427ECF">
            <w:t xml:space="preserve">п. </w:t>
          </w:r>
          <w:r w:rsidR="00B664F1">
            <w:t>4.2</w:t>
          </w:r>
          <w:r w:rsidR="00B664F1" w:rsidRPr="00D24712">
            <w:rPr>
              <w:color w:val="auto"/>
            </w:rPr>
            <w:t xml:space="preserve"> настоящей документации</w:t>
          </w:r>
          <w:r w:rsidRPr="00D24712">
            <w:rPr>
              <w:color w:val="auto"/>
            </w:rPr>
            <w:t xml:space="preserve"> в отношении критериев и по</w:t>
          </w:r>
          <w:r w:rsidR="00427ECF" w:rsidRPr="00D24712">
            <w:rPr>
              <w:color w:val="auto"/>
            </w:rPr>
            <w:t>рядка оценки и сопоставления за</w:t>
          </w:r>
          <w:r w:rsidRPr="00D24712">
            <w:rPr>
              <w:color w:val="auto"/>
            </w:rPr>
            <w:t xml:space="preserve">явок на участие в такой закупке, применяемых к участникам закупки (в случае установления в документации о конкурентной закупке этих критериев). </w:t>
          </w:r>
        </w:p>
        <w:p w14:paraId="62A28FBC" w14:textId="77777777" w:rsidR="00D20516" w:rsidRPr="005A2C97" w:rsidRDefault="002741DB" w:rsidP="002741DB">
          <w:pPr>
            <w:pStyle w:val="111"/>
          </w:pPr>
          <w:r w:rsidRPr="002741DB">
            <w:rPr>
              <w:color w:val="auto"/>
            </w:rPr>
            <w:t>При этом информация и документы должны содержаться в заявке на участие в конкурсе в электронной форме</w:t>
          </w:r>
          <w:r w:rsidR="00517B49">
            <w:rPr>
              <w:color w:val="auto"/>
            </w:rPr>
            <w:t>,</w:t>
          </w:r>
          <w:r w:rsidRPr="002741DB">
            <w:rPr>
              <w:color w:val="auto"/>
            </w:rPr>
            <w:t xml:space="preserve"> в случае установления обязанности их представления в соответствии с п </w:t>
          </w:r>
          <w:r w:rsidR="00B664F1">
            <w:rPr>
              <w:color w:val="auto"/>
            </w:rPr>
            <w:t>4.1</w:t>
          </w:r>
        </w:p>
        <w:p w14:paraId="1170FEAF" w14:textId="77777777" w:rsidR="005A2C97" w:rsidRDefault="005A2C97" w:rsidP="005A2C97">
          <w:pPr>
            <w:pStyle w:val="111"/>
          </w:pPr>
          <w:r w:rsidRPr="005A2C97">
            <w:t>Декларация</w:t>
          </w:r>
          <w:r w:rsidR="00255AE9">
            <w:t>, предусмотренная пп.1</w:t>
          </w:r>
          <w:r w:rsidR="00A5201A">
            <w:t>1</w:t>
          </w:r>
          <w:r>
            <w:t xml:space="preserve"> п.4.1</w:t>
          </w:r>
          <w:r w:rsidRPr="005A2C97">
            <w:t xml:space="preserve">, представляется в составе заявки участником конкурентной закупки с использованием программно-аппаратных средств электронной площадки. Оператор электронной площадки обеспечивает участнику конкурентной закупки с участием субъектов малого и среднего предпринимательства возможность включения в состав заявки и направления заказчику информации и документов, указанных в п. </w:t>
          </w:r>
          <w:r>
            <w:t>4.1</w:t>
          </w:r>
          <w:r w:rsidRPr="005A2C97">
            <w:t>, посредством программно-аппаратных средств электронной площадки в случае их представления данному оператору при аккредитации на электронной площадке в соответствии с ч.18, ст. 3.4, 223-ФЗ</w:t>
          </w:r>
        </w:p>
        <w:p w14:paraId="36E74748" w14:textId="77777777" w:rsidR="0040473C" w:rsidRDefault="00A441DD" w:rsidP="00130788">
          <w:pPr>
            <w:pStyle w:val="111"/>
          </w:pPr>
          <w:r>
            <w:t>Ценовое предложение указывается только в форме ценового предложения</w:t>
          </w:r>
          <w:r w:rsidR="0040473C">
            <w:t xml:space="preserve"> (не является частью 2 или 3; является самостоятельным документом)</w:t>
          </w:r>
          <w:r>
            <w:t>.</w:t>
          </w:r>
        </w:p>
        <w:p w14:paraId="61A6687A" w14:textId="77777777" w:rsidR="00552DD0" w:rsidRDefault="00C2001F" w:rsidP="002741DB">
          <w:pPr>
            <w:pStyle w:val="111"/>
          </w:pPr>
          <w:r>
            <w:t>З</w:t>
          </w:r>
          <w:r w:rsidR="002741DB" w:rsidRPr="002741DB">
            <w:t>аявка</w:t>
          </w:r>
          <w:r>
            <w:t xml:space="preserve"> </w:t>
          </w:r>
          <w:r w:rsidR="002741DB" w:rsidRPr="002741DB">
            <w:t>отклоняется в случае содержания в первой части заявки на участие сведений об участнике и (или) о ценовом предложении</w:t>
          </w:r>
          <w:r w:rsidR="0040473C">
            <w:t>.</w:t>
          </w:r>
        </w:p>
      </w:sdtContent>
    </w:sdt>
    <w:p w14:paraId="4802E98F" w14:textId="77777777" w:rsidR="005A5FA9" w:rsidRDefault="005A5FA9" w:rsidP="005A5FA9">
      <w:pPr>
        <w:pStyle w:val="113"/>
      </w:pPr>
      <w:r>
        <w:t>Форма заявки</w:t>
      </w:r>
    </w:p>
    <w:p w14:paraId="32C6F99A" w14:textId="77777777"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14:paraId="16625CF1" w14:textId="77777777" w:rsidR="00FE3E2C" w:rsidRDefault="00FE3E2C" w:rsidP="00FE3E2C">
      <w:pPr>
        <w:pStyle w:val="113"/>
      </w:pPr>
      <w:r>
        <w:t>Оформление заявки</w:t>
      </w:r>
    </w:p>
    <w:sdt>
      <w:sdtPr>
        <w:alias w:val="Оформление заявки"/>
        <w:tag w:val="Оформление заявки"/>
        <w:id w:val="283306258"/>
        <w:lock w:val="sdtLocked"/>
        <w:placeholder>
          <w:docPart w:val="4ABBFC9C84DE42A483DB5BE7E38A973E"/>
        </w:placeholder>
        <w15:color w:val="00CCFF"/>
        <w:docPartList>
          <w:docPartGallery w:val="Quick Parts"/>
          <w:docPartCategory w:val="Документация о закупке: форма заявки"/>
        </w:docPartList>
      </w:sdtPr>
      <w:sdtEndPr/>
      <w:sdtContent>
        <w:p w14:paraId="569454C7" w14:textId="77777777" w:rsidR="00A441DD" w:rsidRDefault="00A441DD" w:rsidP="006909D6">
          <w:pPr>
            <w:pStyle w:val="111"/>
          </w:pPr>
          <w: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14:paraId="13853E39" w14:textId="77777777" w:rsidR="00A441DD" w:rsidRDefault="00A441DD" w:rsidP="006909D6">
          <w:pPr>
            <w:pStyle w:val="111"/>
          </w:pPr>
          <w:r>
            <w:t>Электронный документ должен допускать поиск и копирование произвольных фрагментов.</w:t>
          </w:r>
        </w:p>
        <w:p w14:paraId="79B0C1B5" w14:textId="77777777" w:rsidR="00A441DD" w:rsidRDefault="00A441DD" w:rsidP="00A1655D">
          <w:pPr>
            <w:pStyle w:val="111"/>
          </w:pPr>
          <w:r>
            <w:t>Электронные формы заявки заполняются в формах, прилагаемых к документации о закупке.</w:t>
          </w:r>
        </w:p>
        <w:p w14:paraId="0D043504" w14:textId="77777777" w:rsidR="00A441DD" w:rsidRDefault="00A441DD" w:rsidP="00A1655D">
          <w:pPr>
            <w:pStyle w:val="111"/>
          </w:pPr>
          <w:r>
            <w:lastRenderedPageBreak/>
            <w:t>Заполненные формы заявки представляются в том же виде, в каком были заполнены (не требуется перевод в другой формат)</w:t>
          </w:r>
          <w:r w:rsidRPr="00D9475E">
            <w:t>.</w:t>
          </w:r>
        </w:p>
        <w:p w14:paraId="7572A275" w14:textId="77777777" w:rsidR="00421159" w:rsidRDefault="00A441DD" w:rsidP="006909D6">
          <w:pPr>
            <w:pStyle w:val="111"/>
          </w:pPr>
          <w:r>
            <w:t>Не требуется распечатывание заполненных электронных форм, их подписание и сканирование.</w:t>
          </w:r>
        </w:p>
      </w:sdtContent>
    </w:sdt>
    <w:p w14:paraId="49CF51B2" w14:textId="77777777" w:rsidR="00421159" w:rsidRDefault="00421159" w:rsidP="00421159">
      <w:pPr>
        <w:pStyle w:val="113"/>
      </w:pPr>
      <w:r>
        <w:t>Содержание заявки</w:t>
      </w:r>
    </w:p>
    <w:p w14:paraId="317E08C9" w14:textId="77777777" w:rsidR="00C47B45" w:rsidRDefault="00C47B45" w:rsidP="00C47B45">
      <w:pPr>
        <w:pStyle w:val="111"/>
      </w:pPr>
      <w:r w:rsidRPr="00075178">
        <w:t>Заявка</w:t>
      </w:r>
      <w:r>
        <w:t xml:space="preserve"> составляется на русском языке.</w:t>
      </w:r>
    </w:p>
    <w:p w14:paraId="4B23C8CE" w14:textId="77777777"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14:paraId="36DB731C" w14:textId="77777777"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14:paraId="1BDBBEB5" w14:textId="77777777"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14:paraId="582FEECF" w14:textId="77777777" w:rsidR="00245E58" w:rsidRPr="007C01B2"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14:paraId="41E958DC" w14:textId="77777777" w:rsidR="007C01B2" w:rsidRPr="007C01B2" w:rsidRDefault="007C01B2" w:rsidP="007C01B2">
      <w:pPr>
        <w:pStyle w:val="111"/>
        <w:rPr>
          <w:color w:val="auto"/>
        </w:rPr>
      </w:pPr>
      <w:r w:rsidRPr="007C01B2">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14:paraId="3002CBB6" w14:textId="77777777" w:rsidR="007C01B2" w:rsidRPr="002B6816" w:rsidRDefault="007C01B2" w:rsidP="007C01B2">
      <w:pPr>
        <w:pStyle w:val="111"/>
        <w:numPr>
          <w:ilvl w:val="0"/>
          <w:numId w:val="0"/>
        </w:numPr>
        <w:rPr>
          <w:color w:val="auto"/>
        </w:rPr>
      </w:pPr>
      <w:r w:rsidRPr="007C01B2">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14:paraId="764DCC25" w14:textId="77777777" w:rsidR="000A22FE" w:rsidRPr="005E1D52" w:rsidRDefault="00DD77B3" w:rsidP="000A22FE">
      <w:pPr>
        <w:pStyle w:val="113"/>
      </w:pPr>
      <w:r>
        <w:t>Общие требования к обеспечению исполнения обязательств</w:t>
      </w:r>
    </w:p>
    <w:p w14:paraId="219DAF24" w14:textId="77777777" w:rsidR="00DD77B3" w:rsidRDefault="00DD77B3" w:rsidP="00DD77B3">
      <w:pPr>
        <w:pStyle w:val="111"/>
      </w:pPr>
      <w:r w:rsidRPr="005E1D52">
        <w:t>При проведении процедуры закупки Заказчик вправе предусмотреть представление обеспечения исполнения обязательств, с</w:t>
      </w:r>
      <w:r>
        <w:t>вязанных с участием в процедуре.</w:t>
      </w:r>
    </w:p>
    <w:p w14:paraId="3954A9C2" w14:textId="77777777" w:rsidR="00DD77B3" w:rsidRDefault="00DD77B3" w:rsidP="00DD77B3">
      <w:pPr>
        <w:pStyle w:val="111"/>
      </w:pPr>
      <w:r>
        <w:t>При осуществлении конкурентной закупки с участием СМСП в качестве обеспечительных мер на участие в такой конкурентной закупке (если требование об обеспечении установлено заказчиком в документации о конкурентной закупке) может предоставляться:</w:t>
      </w:r>
    </w:p>
    <w:p w14:paraId="00013B5E" w14:textId="77777777" w:rsidR="00DD77B3" w:rsidRDefault="00DD77B3" w:rsidP="00DD77B3">
      <w:pPr>
        <w:pStyle w:val="a0"/>
      </w:pPr>
      <w:r w:rsidRPr="00781C01">
        <w:t xml:space="preserve">путем внесения денежных средств; </w:t>
      </w:r>
    </w:p>
    <w:p w14:paraId="4A4F27FD" w14:textId="77777777" w:rsidR="00DD77B3" w:rsidRDefault="00DD77B3" w:rsidP="00DD77B3">
      <w:pPr>
        <w:pStyle w:val="a0"/>
      </w:pPr>
      <w:r>
        <w:t>предоставления векселя (ей).</w:t>
      </w:r>
    </w:p>
    <w:p w14:paraId="59BE0082" w14:textId="77777777" w:rsidR="00DD77B3" w:rsidRDefault="00DD77B3" w:rsidP="00DD77B3">
      <w:pPr>
        <w:pStyle w:val="a0"/>
      </w:pPr>
      <w:r w:rsidRPr="00781C01">
        <w:t>предоставление</w:t>
      </w:r>
      <w:r>
        <w:t>м</w:t>
      </w:r>
      <w:r w:rsidRPr="00781C01">
        <w:t xml:space="preserve"> независимой гарантии. </w:t>
      </w:r>
    </w:p>
    <w:p w14:paraId="69265CA2" w14:textId="77777777" w:rsidR="00DD77B3" w:rsidRDefault="00DD77B3" w:rsidP="00DD77B3">
      <w:pPr>
        <w:pStyle w:val="111"/>
      </w:pPr>
      <w:r w:rsidRPr="00592425">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14:paraId="7FBC91C8" w14:textId="77777777" w:rsidR="00DD77B3" w:rsidRDefault="00DD77B3" w:rsidP="00DD77B3">
      <w:pPr>
        <w:pStyle w:val="111"/>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14:paraId="0031AB2F" w14:textId="77777777" w:rsidR="00DD77B3" w:rsidRDefault="00DD77B3" w:rsidP="00DD77B3">
      <w:pPr>
        <w:pStyle w:val="111"/>
      </w:pPr>
      <w:r>
        <w:t xml:space="preserve">Денежные средства, внесенные на счет, указанный в документации о конкурентной закупке, либо переданные векселя в качестве обеспечения заявки на участие в конкурентной </w:t>
      </w:r>
      <w:r>
        <w:lastRenderedPageBreak/>
        <w:t>закупке, возвращаются на счет участника закупки в течение не более чем 7 рабочих дней с даты наступления одного из следующих случаев:</w:t>
      </w:r>
    </w:p>
    <w:p w14:paraId="0C80D191" w14:textId="77777777" w:rsidR="00DD77B3" w:rsidRDefault="00DD77B3" w:rsidP="00DD77B3">
      <w:pPr>
        <w:pStyle w:val="a0"/>
      </w:pPr>
      <w:r>
        <w:t>подписание протокола подведения итогов конкурентной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14:paraId="44F45097" w14:textId="77777777" w:rsidR="00DD77B3" w:rsidRDefault="00DD77B3" w:rsidP="00DD77B3">
      <w:pPr>
        <w:pStyle w:val="a0"/>
      </w:pPr>
      <w:r>
        <w:t>отмена закупки;</w:t>
      </w:r>
    </w:p>
    <w:p w14:paraId="6BC47973" w14:textId="77777777" w:rsidR="00DD77B3" w:rsidRDefault="00DD77B3" w:rsidP="00DD77B3">
      <w:pPr>
        <w:pStyle w:val="a0"/>
      </w:pPr>
      <w:r>
        <w:t>отклонение заявки участника закупки;</w:t>
      </w:r>
    </w:p>
    <w:p w14:paraId="6B742211" w14:textId="77777777" w:rsidR="00DD77B3" w:rsidRDefault="00DD77B3" w:rsidP="00DD77B3">
      <w:pPr>
        <w:pStyle w:val="a0"/>
      </w:pPr>
      <w:r>
        <w:t>отзыв заявки участником закупки до окончания срока подачи заявок;</w:t>
      </w:r>
    </w:p>
    <w:p w14:paraId="614BD897" w14:textId="77777777" w:rsidR="00DD77B3" w:rsidRDefault="00DD77B3" w:rsidP="00DD77B3">
      <w:pPr>
        <w:pStyle w:val="a0"/>
      </w:pPr>
      <w:r>
        <w:t>получение заявки на участие в закупке после окончания срока подачи заявок;</w:t>
      </w:r>
    </w:p>
    <w:p w14:paraId="35C100C8" w14:textId="77777777" w:rsidR="00DD77B3" w:rsidRDefault="00DD77B3" w:rsidP="00DD77B3">
      <w:pPr>
        <w:pStyle w:val="a0"/>
      </w:pPr>
      <w:r>
        <w:t xml:space="preserve">отстранение участника закупки от участия в закупке или отказ от заключения договора с победителем закупки.  </w:t>
      </w:r>
    </w:p>
    <w:p w14:paraId="4847D006" w14:textId="77777777" w:rsidR="00DD77B3" w:rsidRDefault="00DD77B3" w:rsidP="00DD77B3">
      <w:pPr>
        <w:pStyle w:val="111"/>
      </w:pPr>
      <w:r>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w:t>
      </w:r>
      <w:r w:rsidR="004D377B">
        <w:t>заявок принимает векселя (ей) А</w:t>
      </w:r>
      <w:r>
        <w:t xml:space="preserve">О «Иркутскэнерго», ООО «Иркутская энергосбытовая компания», ООО «ТД </w:t>
      </w:r>
      <w:proofErr w:type="spellStart"/>
      <w:r>
        <w:t>ЕвроСибЭнерго</w:t>
      </w:r>
      <w:proofErr w:type="spellEnd"/>
      <w:r>
        <w:t>», Банков.</w:t>
      </w:r>
    </w:p>
    <w:p w14:paraId="06044815" w14:textId="77777777" w:rsidR="00DD77B3" w:rsidRDefault="00DD77B3" w:rsidP="00DD77B3">
      <w:pPr>
        <w:pStyle w:val="111"/>
      </w:pPr>
      <w:r>
        <w:t>Передача векселя(ей) в счет обеспечения заявки на участие в запросе предложений осуществляется по адресу</w:t>
      </w:r>
      <w:r w:rsidR="00B2634B">
        <w:t xml:space="preserve">: </w:t>
      </w:r>
      <w:sdt>
        <w:sdtPr>
          <w:alias w:val="Адрес местонахождения (юр. адрес) заказчика"/>
          <w:tag w:val="Адрес местонахождения (юр. адрес) заказчика"/>
          <w:id w:val="1840501704"/>
          <w:placeholder>
            <w:docPart w:val="FDA6F8C1E95F403E8DEC7319D29D0ECF"/>
          </w:placeholder>
          <w15:color w:val="FFFF00"/>
        </w:sdtPr>
        <w:sdtEndPr/>
        <w:sdtContent>
          <w:r w:rsidR="00B2634B">
            <w:rPr>
              <w:noProof/>
            </w:rPr>
            <w:fldChar w:fldCharType="begin"/>
          </w:r>
          <w:r w:rsidR="00B2634B">
            <w:rPr>
              <w:noProof/>
            </w:rPr>
            <w:instrText xml:space="preserve"> MERGEFIELD "Местонахождение_заказчика" </w:instrText>
          </w:r>
          <w:r w:rsidR="00B2634B">
            <w:rPr>
              <w:noProof/>
            </w:rPr>
            <w:fldChar w:fldCharType="separate"/>
          </w:r>
          <w:r w:rsidR="0003406A">
            <w:rPr>
              <w:noProof/>
            </w:rPr>
            <w:t>«Местонахождение_заказчика»</w:t>
          </w:r>
          <w:r w:rsidR="00B2634B">
            <w:rPr>
              <w:noProof/>
            </w:rPr>
            <w:fldChar w:fldCharType="end"/>
          </w:r>
        </w:sdtContent>
      </w:sdt>
      <w:r w:rsidR="00B2634B" w:rsidRPr="005E1D52">
        <w:t>.</w:t>
      </w:r>
    </w:p>
    <w:p w14:paraId="6D4DEF32" w14:textId="77777777" w:rsidR="00DD77B3" w:rsidRDefault="00DD77B3" w:rsidP="00DD77B3">
      <w:pPr>
        <w:pStyle w:val="111"/>
      </w:pPr>
      <w:r w:rsidRPr="00592425">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14:paraId="61DE3963" w14:textId="77777777" w:rsidR="00326866" w:rsidRDefault="00326866" w:rsidP="00326866">
      <w:pPr>
        <w:pStyle w:val="111"/>
      </w:pPr>
      <w:r w:rsidRPr="00201206">
        <w:t>В случае, если документацией о закупке установлена возможность обеспечения исполнения обязательств на участие в закупке, путем предоставления независимой гарантии, Заказчик в качестве обеспечения заявок принимает независимые гарантии, выданные гарантом, предусмотренным ч. 1 ст. 45 ФЗ от 5.04.2013 г. N 44-ФЗ "О контрактной системе в сфере закупок товаров, работ, услуг для обеспечения государственных и муниципальных нужд" (44-ФЗ), информация о независимой гарантии должна быть включена в реестр независимых гарантий, предусмотренный частью 8 статьи 45 Федерального закона от 5 апреля 2013 года N 44-ФЗ</w:t>
      </w:r>
      <w:r>
        <w:t>.</w:t>
      </w:r>
    </w:p>
    <w:p w14:paraId="254C7E48" w14:textId="77777777" w:rsidR="00DD77B3" w:rsidRPr="00204881" w:rsidRDefault="00DD77B3" w:rsidP="00DD77B3">
      <w:pPr>
        <w:pStyle w:val="111"/>
        <w:rPr>
          <w:color w:val="auto"/>
        </w:rPr>
      </w:pPr>
      <w:r w:rsidRPr="00204881">
        <w:rPr>
          <w:color w:val="auto"/>
        </w:rPr>
        <w:t xml:space="preserve">Независимая гарантия не может быть отозвана выдавшим ее гарантом </w:t>
      </w:r>
    </w:p>
    <w:p w14:paraId="0295588B" w14:textId="77777777" w:rsidR="00DD77B3" w:rsidRPr="00204881" w:rsidRDefault="00DD77B3" w:rsidP="00DD77B3">
      <w:pPr>
        <w:pStyle w:val="111"/>
        <w:rPr>
          <w:color w:val="auto"/>
        </w:rPr>
      </w:pPr>
      <w:r w:rsidRPr="00204881">
        <w:rPr>
          <w:color w:val="auto"/>
        </w:rPr>
        <w:t>Независимая гарантия должна содержать:</w:t>
      </w:r>
    </w:p>
    <w:p w14:paraId="36726B71" w14:textId="77777777" w:rsidR="00DD77B3" w:rsidRPr="00204881" w:rsidRDefault="00DD77B3" w:rsidP="00DD77B3">
      <w:pPr>
        <w:pStyle w:val="a0"/>
        <w:rPr>
          <w:color w:val="auto"/>
        </w:rPr>
      </w:pPr>
      <w:r w:rsidRPr="00204881">
        <w:rPr>
          <w:color w:val="auto"/>
        </w:rPr>
        <w:t>условие об обязанности гаранта уплатить заказчику (бенефициару) денежную сумму по независимой гарантии не позднее десяти рабочих дней со дня, следующего за днем получения гарантом требования заказчика (бенефициара), соответствующего условиям такой независимой гарантии, при отсутствии предусмотренных Гражданским кодексом Российской Федерации оснований для отказа в удовлетворении этого требования;</w:t>
      </w:r>
    </w:p>
    <w:p w14:paraId="5E90A891" w14:textId="77777777" w:rsidR="00DD77B3" w:rsidRPr="00204881" w:rsidRDefault="00DD77B3" w:rsidP="00DD77B3">
      <w:pPr>
        <w:pStyle w:val="a0"/>
        <w:rPr>
          <w:color w:val="auto"/>
        </w:rPr>
      </w:pPr>
      <w:r w:rsidRPr="00204881">
        <w:rPr>
          <w:color w:val="auto"/>
        </w:rPr>
        <w:t>перечень документов, подлежащих представлению заказчиком гаранту одновременно с требованием об уплате денежной суммы по независимой гарантии, в случае установления такого перечня Правительством Российской Федерации в соответствии с п. 4 ч. 32 ст. 3.4. ФЗ №223;</w:t>
      </w:r>
    </w:p>
    <w:p w14:paraId="6E9F9D56" w14:textId="77777777" w:rsidR="00DD77B3" w:rsidRPr="00204881" w:rsidRDefault="00DD77B3" w:rsidP="00DD77B3">
      <w:pPr>
        <w:pStyle w:val="a0"/>
        <w:rPr>
          <w:color w:val="auto"/>
        </w:rPr>
      </w:pPr>
      <w:r w:rsidRPr="00204881">
        <w:rPr>
          <w:color w:val="auto"/>
        </w:rPr>
        <w:lastRenderedPageBreak/>
        <w:t>указание на срок действия независимой гарантии, который не может составлять менее одного месяца с даты окончания срока подачи заявок на участие в такой закупке.</w:t>
      </w:r>
    </w:p>
    <w:p w14:paraId="7C63E433" w14:textId="77777777" w:rsidR="00DD77B3" w:rsidRPr="00204881" w:rsidRDefault="00DD77B3" w:rsidP="00DD77B3">
      <w:pPr>
        <w:pStyle w:val="a0"/>
        <w:rPr>
          <w:color w:val="auto"/>
        </w:rPr>
      </w:pPr>
      <w:r w:rsidRPr="00204881">
        <w:rPr>
          <w:color w:val="auto"/>
        </w:rPr>
        <w:t xml:space="preserve">Дополнительные требования, предусмотренные п.5 и </w:t>
      </w:r>
      <w:r>
        <w:rPr>
          <w:color w:val="auto"/>
        </w:rPr>
        <w:t>п.</w:t>
      </w:r>
      <w:r w:rsidRPr="00204881">
        <w:rPr>
          <w:color w:val="auto"/>
        </w:rPr>
        <w:t>6 ПП №1397 от 09.08.2022 г.</w:t>
      </w:r>
    </w:p>
    <w:p w14:paraId="1F367164" w14:textId="77777777" w:rsidR="00DD77B3" w:rsidRPr="00204881" w:rsidRDefault="00DD77B3" w:rsidP="00DD77B3">
      <w:pPr>
        <w:pStyle w:val="111"/>
        <w:rPr>
          <w:color w:val="auto"/>
        </w:rPr>
      </w:pPr>
      <w:r w:rsidRPr="00204881">
        <w:rPr>
          <w:color w:val="auto"/>
        </w:rPr>
        <w:t>Несоответствие независимой гарантии, предоставленной участником закупки с участием субъектов малого и среднего предпринимательства, требованиям, предусмотренным настоящим пунктом, является основанием для отказа в принятии ее заказчиком</w:t>
      </w:r>
      <w:r>
        <w:rPr>
          <w:color w:val="auto"/>
        </w:rPr>
        <w:t>.</w:t>
      </w:r>
    </w:p>
    <w:p w14:paraId="06A8BC5C" w14:textId="77777777" w:rsidR="00DD77B3" w:rsidRPr="00204881" w:rsidRDefault="00DD77B3" w:rsidP="00DD77B3">
      <w:pPr>
        <w:pStyle w:val="111"/>
        <w:rPr>
          <w:color w:val="auto"/>
        </w:rPr>
      </w:pPr>
      <w:r w:rsidRPr="00204881">
        <w:rPr>
          <w:color w:val="auto"/>
        </w:rPr>
        <w:t>Гарант в случае просрочки исполнения обязательств по независимой гарантии, требование об уплате денежной суммы по которой соответствует условиям такой независимой гарантии и предъявлено заказчиком до окончания срока ее действия, обязан за каждый день просрочки уплатить заказчику неустойку (пени) в размере 0,1 процента денежной суммы, подлежащей уплате по такой независимой гарантии.</w:t>
      </w:r>
    </w:p>
    <w:p w14:paraId="124EBD49" w14:textId="77777777" w:rsidR="00DD77B3" w:rsidRDefault="00DD77B3" w:rsidP="00DD77B3">
      <w:pPr>
        <w:pStyle w:val="111"/>
      </w:pPr>
      <w:r w:rsidRPr="004147DF">
        <w:t>Независимая гарантия не должна содержать условия:</w:t>
      </w:r>
    </w:p>
    <w:p w14:paraId="71C06545" w14:textId="77777777" w:rsidR="00DD77B3" w:rsidRDefault="00DD77B3" w:rsidP="00DD77B3">
      <w:pPr>
        <w:pStyle w:val="a0"/>
      </w:pPr>
      <w:r w:rsidRPr="004147DF">
        <w:t>предусматривающие или влекущие представление заказчиком (бенефициаром) гаранту, в том числе одновременно с требованием об уплате денежной суммы по независимой гарантии, документов, не предусмотренных перечнями, указанными в п</w:t>
      </w:r>
      <w:r>
        <w:t>.</w:t>
      </w:r>
      <w:r w:rsidRPr="004147DF">
        <w:t xml:space="preserve">8 и </w:t>
      </w:r>
      <w:r>
        <w:t>п.</w:t>
      </w:r>
      <w:r w:rsidRPr="004147DF">
        <w:t xml:space="preserve">9 </w:t>
      </w:r>
      <w:r>
        <w:t>ПП №1397 от 09.08.2022 г.</w:t>
      </w:r>
      <w:r w:rsidRPr="004147DF">
        <w:t>;</w:t>
      </w:r>
    </w:p>
    <w:p w14:paraId="7CF9FA67" w14:textId="77777777" w:rsidR="00DD77B3" w:rsidRDefault="00DD77B3" w:rsidP="00DD77B3">
      <w:pPr>
        <w:pStyle w:val="a0"/>
      </w:pPr>
      <w:r w:rsidRPr="004147DF">
        <w:t>о праве гаранта отказывать в удовлетворении требования заказчика (бенефициара) об уплате денежной суммы по независимой гарантии в случае непредставления заказчиком (бенефициаром) гаранту уведомления о нарушении поставщиком (подрядчиком, исполнителем) условий догов</w:t>
      </w:r>
      <w:r>
        <w:t>ора или о расторжении договора;</w:t>
      </w:r>
    </w:p>
    <w:p w14:paraId="1D0848D1" w14:textId="77777777" w:rsidR="00DD77B3" w:rsidRDefault="00DD77B3" w:rsidP="00DD77B3">
      <w:pPr>
        <w:pStyle w:val="a0"/>
      </w:pPr>
      <w:r w:rsidRPr="004147DF">
        <w:t>допускающие или влекущие взимание гарантом с заказчика (бенефициара) платы за представление заказчиком (бенефициаром) гаранту требования об уплате денежной суммы по независимой гарантии, направленного в форме электронного документа, или влекущие необходимость использования заказчиком (бенефициаром) информационных систем, предусматривающих взимание с него платы при представлении такого требования в форме электронного документа.</w:t>
      </w:r>
    </w:p>
    <w:p w14:paraId="61DE3617" w14:textId="77777777" w:rsidR="00DD77B3" w:rsidRPr="004147DF" w:rsidRDefault="00DD77B3" w:rsidP="00DD77B3">
      <w:pPr>
        <w:pStyle w:val="111"/>
      </w:pPr>
      <w:r w:rsidRPr="004147DF">
        <w:t>Возврат независимой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14:paraId="24CE0B17" w14:textId="77777777" w:rsidR="00DD77B3" w:rsidRDefault="00DD77B3" w:rsidP="00DD77B3">
      <w:pPr>
        <w:pStyle w:val="111"/>
      </w:pPr>
      <w:r>
        <w:t>Возврат денежных средств, векселей, внесенных в качестве обеспечения заявок, не осуществляется, либо предъявляется требование об уплате денежных сумм по независимой гарантии, либо вексель предъявляется к исполнению,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14:paraId="0F8C3911" w14:textId="77777777" w:rsidR="00DD77B3" w:rsidRDefault="00DD77B3" w:rsidP="00DD77B3">
      <w:pPr>
        <w:pStyle w:val="a0"/>
      </w:pPr>
      <w:r>
        <w:t>уклонение или отказ участника закупки заключить договор;</w:t>
      </w:r>
    </w:p>
    <w:p w14:paraId="1175EE23" w14:textId="77777777" w:rsidR="00DD77B3" w:rsidRDefault="00DD77B3" w:rsidP="00DD77B3">
      <w:pPr>
        <w:pStyle w:val="a0"/>
      </w:pPr>
      <w:r>
        <w:t xml:space="preserve">непредоставление или предоставление с нарушением условий, установленных Положением о закупке, документацией о конкурентной закупке до заключения договора Заказчику обеспечения исполнения договора. </w:t>
      </w:r>
    </w:p>
    <w:p w14:paraId="743D6797" w14:textId="77777777" w:rsidR="00DD77B3" w:rsidRDefault="00DD77B3" w:rsidP="00DD77B3">
      <w:pPr>
        <w:pStyle w:val="a0"/>
      </w:pPr>
      <w:r>
        <w:t>3предоставления заведомо ложных сведений или намеренного искажения информации или документов, приведенных в составе заявки;</w:t>
      </w:r>
    </w:p>
    <w:p w14:paraId="72BBF281" w14:textId="77777777" w:rsidR="00DD77B3" w:rsidRPr="00016178" w:rsidRDefault="00DD77B3" w:rsidP="00DD77B3">
      <w:pPr>
        <w:pStyle w:val="a0"/>
      </w:pPr>
      <w:r>
        <w:t>изменения или отзыва заявки в течение срока ее действия после истечения срока окончания приема заявок.</w:t>
      </w:r>
    </w:p>
    <w:p w14:paraId="2F53395F" w14:textId="77777777" w:rsidR="00DD77B3" w:rsidRDefault="00DD77B3" w:rsidP="00DD77B3">
      <w:pPr>
        <w:pStyle w:val="111"/>
      </w:pPr>
      <w:r>
        <w:lastRenderedPageBreak/>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14:paraId="26CCCAC1" w14:textId="77777777" w:rsidR="00DD77B3" w:rsidRDefault="00DD77B3" w:rsidP="00DD77B3">
      <w:pPr>
        <w:pStyle w:val="111"/>
      </w:pPr>
      <w:r>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конкурентной закупке.</w:t>
      </w:r>
    </w:p>
    <w:p w14:paraId="198B0E68" w14:textId="77777777" w:rsidR="000A22FE" w:rsidRPr="005E1D52" w:rsidRDefault="00DD77B3" w:rsidP="000A22FE">
      <w:pPr>
        <w:pStyle w:val="113"/>
      </w:pPr>
      <w:r>
        <w:t>Требования к обеспечению заявки на участие в закупе</w:t>
      </w:r>
    </w:p>
    <w:p w14:paraId="06B4596B" w14:textId="77777777" w:rsidR="00DD77B3" w:rsidRDefault="00DD77B3" w:rsidP="00DD77B3">
      <w:pPr>
        <w:pStyle w:val="111"/>
      </w:pPr>
      <w:r w:rsidRPr="00781C01">
        <w:t xml:space="preserve">Форма обеспечения исполнения обязательств по договору устанавливается в документации о закупке в </w:t>
      </w:r>
      <w:r w:rsidR="00B56D49">
        <w:rPr>
          <w:b/>
        </w:rPr>
        <w:t>пп.21</w:t>
      </w:r>
      <w:r>
        <w:rPr>
          <w:b/>
        </w:rPr>
        <w:t xml:space="preserve">, </w:t>
      </w:r>
      <w:r w:rsidR="00B56D49">
        <w:rPr>
          <w:b/>
        </w:rPr>
        <w:t>п 4.4</w:t>
      </w:r>
      <w:r>
        <w:t xml:space="preserve"> </w:t>
      </w:r>
    </w:p>
    <w:p w14:paraId="4FD702BC" w14:textId="77777777" w:rsidR="00DD77B3" w:rsidRPr="005E1D52" w:rsidRDefault="00DD77B3" w:rsidP="00DD77B3">
      <w:pPr>
        <w:pStyle w:val="111"/>
      </w:pPr>
      <w:r w:rsidRPr="005E1D52">
        <w:t>Заказчик не устанавливает в документации о конкурентной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конкурентной закупке требование к обеспечению заявок на участие в закупке в размере не более 2% НМЦД</w:t>
      </w:r>
      <w:r>
        <w:t xml:space="preserve"> с учетом НДС</w:t>
      </w:r>
      <w:r w:rsidRPr="005E1D52">
        <w:t>.</w:t>
      </w:r>
    </w:p>
    <w:p w14:paraId="0690CE3A" w14:textId="77777777" w:rsidR="00DD77B3" w:rsidRPr="004621B1" w:rsidRDefault="00DD77B3" w:rsidP="00DD77B3">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14:paraId="7C443812" w14:textId="77777777" w:rsidR="00DD77B3" w:rsidRDefault="00DD77B3" w:rsidP="00DD77B3">
      <w:pPr>
        <w:pStyle w:val="111"/>
      </w:pPr>
      <w:r w:rsidRPr="005E1D52">
        <w:t>Возврат участнику закупки обеспечения заявки на участие в закупке не производится в следующих случаях:</w:t>
      </w:r>
    </w:p>
    <w:p w14:paraId="602802CC" w14:textId="77777777" w:rsidR="00DD77B3" w:rsidRDefault="00DD77B3" w:rsidP="00DD77B3">
      <w:pPr>
        <w:pStyle w:val="a0"/>
      </w:pPr>
      <w:r w:rsidRPr="005E1D52">
        <w:t>уклонение или отказа участника закупки от заключения договора;</w:t>
      </w:r>
    </w:p>
    <w:p w14:paraId="7A003A7A" w14:textId="77777777" w:rsidR="00DD77B3" w:rsidRPr="005E1D52" w:rsidRDefault="00DD77B3" w:rsidP="00DD77B3">
      <w:pPr>
        <w:pStyle w:val="a0"/>
      </w:pPr>
      <w:r w:rsidRPr="005E1D52">
        <w:t xml:space="preserve">непредоставление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14:paraId="75D04983" w14:textId="77777777" w:rsidR="0025595D" w:rsidRPr="0025595D" w:rsidRDefault="00DD77B3" w:rsidP="0025595D">
      <w:pPr>
        <w:pStyle w:val="11"/>
        <w:spacing w:before="240"/>
        <w:jc w:val="left"/>
        <w:rPr>
          <w:rFonts w:cs="Calibri"/>
          <w:b/>
        </w:rPr>
      </w:pPr>
      <w:r>
        <w:rPr>
          <w:b/>
        </w:rPr>
        <w:t>Требования к обеспечению договора на участие в закупке</w:t>
      </w:r>
    </w:p>
    <w:p w14:paraId="52A115B5" w14:textId="77777777" w:rsidR="00DD77B3" w:rsidRPr="005E1D52" w:rsidRDefault="00DD77B3" w:rsidP="00DD77B3">
      <w:pPr>
        <w:pStyle w:val="111"/>
      </w:pPr>
      <w:r w:rsidRPr="005E1D52">
        <w:t xml:space="preserve">Форма обеспечения исполнения обязательств по договору устанавливается в документации о закупке в </w:t>
      </w:r>
      <w:r w:rsidR="00B56D49">
        <w:rPr>
          <w:b/>
        </w:rPr>
        <w:t xml:space="preserve">пп.23, </w:t>
      </w:r>
      <w:r w:rsidR="00B2634B">
        <w:rPr>
          <w:b/>
        </w:rPr>
        <w:t>п 4.5</w:t>
      </w:r>
      <w:r>
        <w:rPr>
          <w:b/>
        </w:rPr>
        <w:t xml:space="preserve"> </w:t>
      </w:r>
    </w:p>
    <w:p w14:paraId="08CAA8FC" w14:textId="77777777" w:rsidR="00B2634B" w:rsidRDefault="00DD77B3" w:rsidP="00B2634B">
      <w:pPr>
        <w:pStyle w:val="111"/>
      </w:pPr>
      <w:r w:rsidRPr="005E1D52">
        <w:t>Размер обеспечения исполнения обязательств по договору может устанавливается</w:t>
      </w:r>
      <w:r w:rsidR="00B2634B">
        <w:t>:</w:t>
      </w:r>
    </w:p>
    <w:p w14:paraId="61C1720F" w14:textId="77777777" w:rsidR="00B2634B" w:rsidRDefault="00DD77B3" w:rsidP="00B2634B">
      <w:pPr>
        <w:pStyle w:val="a0"/>
      </w:pPr>
      <w:r>
        <w:t>не более 5% от НМЦД с учетом НДС, если договором не предусмотрена выплата аванса;</w:t>
      </w:r>
    </w:p>
    <w:p w14:paraId="55419139" w14:textId="77777777" w:rsidR="00DD77B3" w:rsidRPr="005E1D52" w:rsidRDefault="00DD77B3" w:rsidP="00B2634B">
      <w:pPr>
        <w:pStyle w:val="a0"/>
      </w:pPr>
      <w:r>
        <w:t>в размере аванса, если договором предусмотрена его выплата.</w:t>
      </w:r>
    </w:p>
    <w:p w14:paraId="4F6D2780" w14:textId="77777777" w:rsidR="00DD77B3" w:rsidRDefault="00DD77B3" w:rsidP="00DD77B3">
      <w:pPr>
        <w:pStyle w:val="111"/>
      </w:pPr>
      <w:r w:rsidRPr="005E1D52">
        <w:t xml:space="preserve">Исполнение договора может обеспечиваться предоставлением </w:t>
      </w:r>
      <w:r>
        <w:t>независимой гарантией</w:t>
      </w:r>
      <w:r w:rsidRPr="005E1D52">
        <w:t xml:space="preserve"> (если данный способ обеспечения предусмотрен докумен</w:t>
      </w:r>
      <w:r w:rsidR="00B2634B">
        <w:t xml:space="preserve">тацией о конкурентной закупке) </w:t>
      </w:r>
      <w:r w:rsidRPr="005E1D52">
        <w:t>или внесением денежных средств на счет, указанный Заказчиком в документации о конкурентной закупке</w:t>
      </w:r>
      <w:r>
        <w:t xml:space="preserve">, или передачей векселя (ей) по адресу: </w:t>
      </w:r>
      <w:sdt>
        <w:sdtPr>
          <w:alias w:val="Адрес местонахождения (юр. адрес) заказчика"/>
          <w:tag w:val="Адрес местонахождения (юр. адрес) заказчика"/>
          <w:id w:val="717010175"/>
          <w:placeholder>
            <w:docPart w:val="8A552BA9F39D4D8792F6B7F72B773B1C"/>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03406A">
            <w:rPr>
              <w:noProof/>
            </w:rPr>
            <w:t>«Местонахождение_заказчика»</w:t>
          </w:r>
          <w:r>
            <w:rPr>
              <w:noProof/>
            </w:rPr>
            <w:fldChar w:fldCharType="end"/>
          </w:r>
        </w:sdtContent>
      </w:sdt>
      <w:r w:rsidRPr="005E1D52">
        <w:t>.</w:t>
      </w:r>
    </w:p>
    <w:p w14:paraId="299133A4" w14:textId="77777777" w:rsidR="00DD77B3" w:rsidRDefault="00DD77B3" w:rsidP="00DD77B3">
      <w:pPr>
        <w:pStyle w:val="111"/>
      </w:pPr>
      <w:r w:rsidRPr="00F43D5D">
        <w:t xml:space="preserve">В отношении независимой гарантии, предоставляемой в качестве обеспечения исполнения договора, заключаемого по результатам конкурентной закупки с участием субъектов малого и среднего предпринимательства, применяются </w:t>
      </w:r>
      <w:r w:rsidR="00B2634B">
        <w:rPr>
          <w:b/>
        </w:rPr>
        <w:t xml:space="preserve">п. 5.5.9, п. 5.5.10, </w:t>
      </w:r>
      <w:proofErr w:type="spellStart"/>
      <w:r w:rsidR="00B2634B">
        <w:rPr>
          <w:b/>
        </w:rPr>
        <w:t>пп</w:t>
      </w:r>
      <w:proofErr w:type="spellEnd"/>
      <w:r w:rsidR="00B2634B">
        <w:rPr>
          <w:b/>
        </w:rPr>
        <w:t>. «а» и «б» п.5.5</w:t>
      </w:r>
      <w:r w:rsidRPr="00204881">
        <w:rPr>
          <w:b/>
        </w:rPr>
        <w:t>.11,</w:t>
      </w:r>
      <w:r w:rsidR="00B2634B">
        <w:rPr>
          <w:b/>
        </w:rPr>
        <w:t xml:space="preserve"> п. 5.5.12, п. 5.5</w:t>
      </w:r>
      <w:r w:rsidRPr="00204881">
        <w:rPr>
          <w:b/>
        </w:rPr>
        <w:t>.13</w:t>
      </w:r>
      <w:r>
        <w:t>.</w:t>
      </w:r>
    </w:p>
    <w:p w14:paraId="4276E1C3" w14:textId="77777777" w:rsidR="00DD77B3" w:rsidRDefault="00DD77B3" w:rsidP="00DD77B3">
      <w:pPr>
        <w:pStyle w:val="111"/>
        <w:numPr>
          <w:ilvl w:val="0"/>
          <w:numId w:val="0"/>
        </w:numPr>
      </w:pPr>
      <w:r w:rsidRPr="00F43D5D">
        <w:t xml:space="preserve">При </w:t>
      </w:r>
      <w:r>
        <w:t>этом такая независимая гарантия:</w:t>
      </w:r>
    </w:p>
    <w:p w14:paraId="65BFBEBE" w14:textId="77777777" w:rsidR="00DD77B3" w:rsidRDefault="00DD77B3" w:rsidP="00DD77B3">
      <w:pPr>
        <w:pStyle w:val="a0"/>
      </w:pPr>
      <w:r>
        <w:lastRenderedPageBreak/>
        <w:t>должна содержать указание на срок ее действия, который не может составлять менее одного месяца с даты окончания предусмотренного извещением об осуществлении конкурентной закупки с участием субъектов малого и среднего предпринимательства, документацией о такой закупке срока исполнения основного обязательства;</w:t>
      </w:r>
    </w:p>
    <w:p w14:paraId="0805751D" w14:textId="77777777" w:rsidR="00DD77B3" w:rsidRPr="005E1D52" w:rsidRDefault="00DD77B3" w:rsidP="00DD77B3">
      <w:pPr>
        <w:pStyle w:val="a0"/>
      </w:pPr>
      <w:r>
        <w:t>не должна содержать условие о представлении заказчиком гаранту судебных актов, подтверждающих неисполнение участником закупки обязательств, обеспечиваемых независимой гарантией.</w:t>
      </w:r>
    </w:p>
    <w:p w14:paraId="546A9733" w14:textId="77777777" w:rsidR="00DD77B3" w:rsidRPr="005E1D52" w:rsidRDefault="00DD77B3" w:rsidP="00DD77B3">
      <w:pPr>
        <w:pStyle w:val="111"/>
      </w:pPr>
      <w:r w:rsidRPr="005E1D52">
        <w:t>Способ обеспечения исполнения договора определяется участником закупки, с которым заключается договор, самостоятельно в случае, если документацией о конкурентной закупке предусмотрены два или более способа обеспечения договора.</w:t>
      </w:r>
    </w:p>
    <w:p w14:paraId="18376C2D" w14:textId="77777777" w:rsidR="00DD77B3" w:rsidRPr="005E1D52" w:rsidRDefault="00DD77B3" w:rsidP="00DD77B3">
      <w:pPr>
        <w:pStyle w:val="111"/>
      </w:pPr>
      <w:r w:rsidRPr="005E1D52">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14:paraId="213DBC5D" w14:textId="77777777" w:rsidR="00DD77B3" w:rsidRPr="005E1D52" w:rsidRDefault="00DD77B3" w:rsidP="00DD77B3">
      <w:pPr>
        <w:pStyle w:val="111"/>
      </w:pPr>
      <w:r w:rsidRPr="005E1D52">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14:paraId="586FF03C" w14:textId="77777777" w:rsidR="00DD77B3" w:rsidRDefault="00DD77B3" w:rsidP="00DD77B3">
      <w:pPr>
        <w:pStyle w:val="111"/>
      </w:pPr>
      <w:r w:rsidRPr="005E1D52">
        <w:t>Если поставщик не предоставил соответствующее обеспечение в установленный срок, такое лицо признается уклонившимся от заключения договора.</w:t>
      </w:r>
    </w:p>
    <w:p w14:paraId="59600D54" w14:textId="77777777" w:rsidR="00DD77B3" w:rsidRDefault="00DD77B3" w:rsidP="00696A07">
      <w:pPr>
        <w:pStyle w:val="113"/>
      </w:pPr>
      <w:r>
        <w:t>Требования к обеспечению аван</w:t>
      </w:r>
      <w:r w:rsidR="0060550E">
        <w:t>са</w:t>
      </w:r>
    </w:p>
    <w:p w14:paraId="54EC400F" w14:textId="77777777" w:rsidR="00DD77B3" w:rsidRPr="0025595D" w:rsidRDefault="00DD77B3" w:rsidP="00DD77B3">
      <w:pPr>
        <w:pStyle w:val="111"/>
        <w:rPr>
          <w:rFonts w:cs="Times New Roman"/>
        </w:rPr>
      </w:pPr>
      <w:r w:rsidRPr="0025595D">
        <w:t xml:space="preserve">Форма обеспечения аванса устанавливается </w:t>
      </w:r>
      <w:r>
        <w:t xml:space="preserve">в документации о закупке в </w:t>
      </w:r>
      <w:r w:rsidRPr="004178DC">
        <w:rPr>
          <w:b/>
        </w:rPr>
        <w:t>пп.25</w:t>
      </w:r>
      <w:r w:rsidRPr="0025595D">
        <w:t>.</w:t>
      </w:r>
      <w:r>
        <w:t xml:space="preserve"> </w:t>
      </w:r>
      <w:r w:rsidRPr="004178DC">
        <w:rPr>
          <w:b/>
        </w:rPr>
        <w:t>п 4.6</w:t>
      </w:r>
      <w:r>
        <w:rPr>
          <w:b/>
        </w:rPr>
        <w:t xml:space="preserve"> </w:t>
      </w:r>
    </w:p>
    <w:p w14:paraId="0662528C" w14:textId="77777777" w:rsidR="00DD77B3" w:rsidRPr="0025595D" w:rsidRDefault="00DD77B3" w:rsidP="00DD77B3">
      <w:pPr>
        <w:pStyle w:val="111"/>
        <w:rPr>
          <w:color w:val="FF0000"/>
        </w:rPr>
      </w:pPr>
      <w:r w:rsidRPr="0025595D">
        <w:t>Размер обеспечения аванса составляет 100 (Сто) процентов от суммы аванса и предоставляется в соответствии с проектом договора.</w:t>
      </w:r>
    </w:p>
    <w:p w14:paraId="05058933" w14:textId="77777777" w:rsidR="00DD77B3" w:rsidRPr="0025595D" w:rsidRDefault="00DD77B3" w:rsidP="00DD77B3">
      <w:pPr>
        <w:pStyle w:val="111"/>
        <w:rPr>
          <w:color w:val="000000"/>
        </w:rPr>
      </w:pPr>
      <w:r w:rsidRPr="0025595D">
        <w:t xml:space="preserve">Обеспечение аванса предоставляется на период до полного исполнения обязательств по Договору. </w:t>
      </w:r>
    </w:p>
    <w:p w14:paraId="406D0FD1" w14:textId="77777777" w:rsidR="00DD77B3" w:rsidRPr="0025595D" w:rsidRDefault="00DD77B3" w:rsidP="00DD77B3">
      <w:pPr>
        <w:pStyle w:val="111"/>
      </w:pPr>
      <w:r w:rsidRPr="0025595D">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14:paraId="330497CC" w14:textId="77777777" w:rsidR="00DD77B3" w:rsidRPr="0025595D" w:rsidRDefault="00DD77B3" w:rsidP="00DD77B3">
      <w:pPr>
        <w:pStyle w:val="111"/>
      </w:pPr>
      <w:r w:rsidRPr="0025595D">
        <w:t>Обеспечение аванса может быть предоставлено в виде:</w:t>
      </w:r>
    </w:p>
    <w:p w14:paraId="524042E7" w14:textId="77777777" w:rsidR="00DD77B3" w:rsidRPr="0025595D" w:rsidRDefault="00DD77B3" w:rsidP="00DD77B3">
      <w:pPr>
        <w:pStyle w:val="a0"/>
      </w:pPr>
      <w:r w:rsidRPr="0025595D">
        <w:t xml:space="preserve">безотзывной </w:t>
      </w:r>
      <w:r>
        <w:t>независимой</w:t>
      </w:r>
      <w:r w:rsidRPr="0025595D">
        <w:t xml:space="preserve"> гарантии, выданной банком или иной кредитной организацией, соответствующей требованиям, установленным в </w:t>
      </w:r>
      <w:r w:rsidRPr="0075287D">
        <w:rPr>
          <w:b/>
        </w:rPr>
        <w:t>п.</w:t>
      </w:r>
      <w:r w:rsidRPr="0025595D">
        <w:t xml:space="preserve"> </w:t>
      </w:r>
      <w:r>
        <w:rPr>
          <w:b/>
          <w:bCs/>
        </w:rPr>
        <w:t>5.5.9 – 5.5.15</w:t>
      </w:r>
      <w:r w:rsidRPr="0025595D">
        <w:rPr>
          <w:b/>
          <w:bCs/>
        </w:rPr>
        <w:t>.</w:t>
      </w:r>
      <w:r w:rsidRPr="0025595D">
        <w:t xml:space="preserve"> настоящей документации.</w:t>
      </w:r>
    </w:p>
    <w:p w14:paraId="065370F0" w14:textId="77777777" w:rsidR="00DD77B3" w:rsidRPr="0025595D" w:rsidRDefault="00DD77B3" w:rsidP="00DD77B3">
      <w:pPr>
        <w:pStyle w:val="a0"/>
      </w:pPr>
      <w:r w:rsidRPr="0025595D">
        <w:t xml:space="preserve">передачей заказчику в залог денежных средств, в том числе в форме вклада (депозита), в размере аванса, предусмотренного Договором. </w:t>
      </w:r>
    </w:p>
    <w:p w14:paraId="4A205292" w14:textId="77777777" w:rsidR="00DD77B3" w:rsidRPr="0025595D" w:rsidRDefault="00DD77B3" w:rsidP="00DD77B3">
      <w:pPr>
        <w:pStyle w:val="111"/>
      </w:pPr>
      <w:r w:rsidRPr="0025595D">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14:paraId="550C8B65" w14:textId="77777777" w:rsidR="00DD77B3" w:rsidRPr="0025595D" w:rsidRDefault="00DD77B3" w:rsidP="00DD77B3">
      <w:pPr>
        <w:pStyle w:val="111"/>
      </w:pPr>
      <w:r w:rsidRPr="0025595D">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14:paraId="5D4C9228" w14:textId="77777777" w:rsidR="00DD77B3" w:rsidRPr="0025595D" w:rsidRDefault="00DD77B3" w:rsidP="00DD77B3">
      <w:pPr>
        <w:pStyle w:val="a0"/>
      </w:pPr>
      <w:r w:rsidRPr="0025595D">
        <w:t xml:space="preserve">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w:t>
      </w:r>
      <w:r w:rsidRPr="0025595D">
        <w:lastRenderedPageBreak/>
        <w:t>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14:paraId="5D8FFB05" w14:textId="77777777" w:rsidR="00DD77B3" w:rsidRPr="0025595D" w:rsidRDefault="00DD77B3" w:rsidP="00DD77B3">
      <w:pPr>
        <w:pStyle w:val="a0"/>
      </w:pPr>
      <w:r w:rsidRPr="0025595D">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14:paraId="779DDDA2" w14:textId="77777777" w:rsidR="00DD77B3" w:rsidRPr="0025595D" w:rsidRDefault="00DD77B3" w:rsidP="00DD77B3">
      <w:pPr>
        <w:pStyle w:val="111"/>
      </w:pPr>
      <w:r w:rsidRPr="0025595D">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14:paraId="7E4C827D" w14:textId="77777777" w:rsidR="00DD77B3" w:rsidRPr="0025595D" w:rsidRDefault="00DD77B3" w:rsidP="00DD77B3">
      <w:pPr>
        <w:pStyle w:val="a0"/>
      </w:pPr>
      <w:r w:rsidRPr="0025595D">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14:paraId="5836F251" w14:textId="77777777" w:rsidR="00DD77B3" w:rsidRDefault="00DD77B3" w:rsidP="00DD77B3">
      <w:pPr>
        <w:pStyle w:val="111"/>
      </w:pPr>
      <w:r w:rsidRPr="0025595D">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14:paraId="4EFADF79" w14:textId="77777777" w:rsidR="00696A07" w:rsidRDefault="00696A07" w:rsidP="00696A07">
      <w:pPr>
        <w:pStyle w:val="113"/>
      </w:pPr>
      <w:r>
        <w:t>Требования к описанию предложения</w:t>
      </w:r>
    </w:p>
    <w:p w14:paraId="095BFAD4" w14:textId="77777777" w:rsidR="000943A0" w:rsidRPr="002E30A6" w:rsidRDefault="000943A0" w:rsidP="000943A0">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14:paraId="28B250A3" w14:textId="77777777"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14:paraId="5BCC4AD7" w14:textId="77777777" w:rsidR="00D35ECD" w:rsidRDefault="00D35ECD" w:rsidP="00D35ECD">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14:paraId="475FFAD6" w14:textId="77777777" w:rsidR="000943A0" w:rsidRPr="0042025B" w:rsidRDefault="000943A0" w:rsidP="000943A0">
      <w:pPr>
        <w:pStyle w:val="111"/>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14:paraId="4826D0B0" w14:textId="77777777"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 xml:space="preserve">тся путем заполнения соответствующих полей формы </w:t>
      </w:r>
      <w:r w:rsidR="00332193">
        <w:t xml:space="preserve">второй части </w:t>
      </w:r>
      <w:r w:rsidRPr="0042025B">
        <w:t>заявки</w:t>
      </w:r>
      <w:r>
        <w:t>.</w:t>
      </w:r>
    </w:p>
    <w:p w14:paraId="1420CDD3" w14:textId="77777777" w:rsidR="000943A0" w:rsidRDefault="000943A0" w:rsidP="000943A0">
      <w:pPr>
        <w:pStyle w:val="111"/>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14:paraId="4984E1FB" w14:textId="77777777" w:rsidR="00696A07" w:rsidRDefault="00696A07" w:rsidP="00696A07">
      <w:pPr>
        <w:pStyle w:val="111"/>
      </w:pPr>
      <w: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14:paraId="09DE3B38" w14:textId="77777777" w:rsidR="00696A07" w:rsidRPr="0042025B" w:rsidRDefault="00696A07" w:rsidP="00245E58">
      <w:pPr>
        <w:pStyle w:val="111"/>
      </w:pPr>
      <w: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14:paraId="2D928F70" w14:textId="77777777" w:rsidR="00696A07" w:rsidRDefault="00A05E5E" w:rsidP="00696A07">
      <w:pPr>
        <w:pStyle w:val="113"/>
      </w:pPr>
      <w:r>
        <w:lastRenderedPageBreak/>
        <w:t>Обработка ошибок</w:t>
      </w:r>
      <w:r w:rsidR="00696A07">
        <w:t xml:space="preserve"> документации</w:t>
      </w:r>
      <w:r w:rsidR="001E00DB">
        <w:t xml:space="preserve"> о закупке</w:t>
      </w:r>
    </w:p>
    <w:p w14:paraId="6A958916" w14:textId="77777777"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14:paraId="05B90330" w14:textId="77777777" w:rsidR="00696A07" w:rsidRDefault="00696A07" w:rsidP="00696A07">
      <w:pPr>
        <w:pStyle w:val="a0"/>
      </w:pPr>
      <w:r>
        <w:t>указывает ошибочный пункт документации о закупке,</w:t>
      </w:r>
    </w:p>
    <w:p w14:paraId="25BBF506" w14:textId="77777777" w:rsidR="00696A07" w:rsidRDefault="00696A07" w:rsidP="00696A07">
      <w:pPr>
        <w:pStyle w:val="a0"/>
      </w:pPr>
      <w:r>
        <w:t xml:space="preserve">указывает </w:t>
      </w:r>
      <w:r w:rsidRPr="0042025B">
        <w:t xml:space="preserve">краткое обоснование признания описания ошибочным, </w:t>
      </w:r>
    </w:p>
    <w:p w14:paraId="36B39D94" w14:textId="77777777"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14:paraId="23B10BA9" w14:textId="77777777" w:rsidR="00696A07" w:rsidRDefault="00696A07" w:rsidP="00696A07">
      <w:pPr>
        <w:pStyle w:val="a0"/>
      </w:pPr>
      <w:r>
        <w:t>подает исправление как запрос разъяснений в порядке подачи запросов разъяснений.</w:t>
      </w:r>
    </w:p>
    <w:p w14:paraId="5A192484" w14:textId="1E60B7AB" w:rsidR="00BC611E" w:rsidRDefault="00696A07" w:rsidP="00553638">
      <w:pPr>
        <w:pStyle w:val="1"/>
      </w:pPr>
      <w:r>
        <w:br w:type="page"/>
      </w:r>
      <w:bookmarkStart w:id="13" w:name="_Ref6045534"/>
      <w:bookmarkStart w:id="14" w:name="_Toc143602465"/>
      <w:bookmarkStart w:id="15" w:name="_Ref534988748"/>
      <w:bookmarkEnd w:id="11"/>
      <w:r w:rsidR="009916FD">
        <w:lastRenderedPageBreak/>
        <w:t>6.</w:t>
      </w:r>
      <w:r w:rsidR="00BC611E">
        <w:t xml:space="preserve">Обзор процедуры, </w:t>
      </w:r>
      <w:r w:rsidR="00496594">
        <w:t>участие в закупке</w:t>
      </w:r>
      <w:bookmarkEnd w:id="13"/>
      <w:bookmarkEnd w:id="14"/>
    </w:p>
    <w:p w14:paraId="119AB8CB" w14:textId="77777777"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298E89FFEE384181BA2DD2FB0450FD9B"/>
        </w:placeholder>
        <w15:color w:val="00CCFF"/>
        <w:docPartList>
          <w:docPartGallery w:val="Quick Parts"/>
          <w:docPartCategory w:val="Документация о закупке: правовое основание закупки"/>
        </w:docPartList>
      </w:sdtPr>
      <w:sdtEndPr/>
      <w:sdtContent>
        <w:p w14:paraId="77AFF93E" w14:textId="77777777" w:rsidR="00BC611E" w:rsidRDefault="00A441DD" w:rsidP="00BC611E">
          <w:pPr>
            <w:pStyle w:val="111"/>
          </w:pPr>
          <w:r>
            <w:t xml:space="preserve">Процедура проводится в соответствии с настоящей документацией, в соответствии с положением о закупке заказчика и Федеральным законом №223-ФЗ </w:t>
          </w:r>
          <w:r w:rsidRPr="004C438E">
            <w:t xml:space="preserve">от 18.07.2011 </w:t>
          </w:r>
          <w:r>
            <w:t>«</w:t>
          </w:r>
          <w:r w:rsidRPr="00F04F4B">
            <w:t>О закупках товаров, работ, услуг от</w:t>
          </w:r>
          <w:r>
            <w:t>дельными видами юридических лиц».</w:t>
          </w:r>
        </w:p>
      </w:sdtContent>
    </w:sdt>
    <w:p w14:paraId="34F9B3E3" w14:textId="77777777"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1"/>
      </w:r>
      <w:r w:rsidR="009675CA">
        <w:t>.</w:t>
      </w:r>
    </w:p>
    <w:p w14:paraId="6A76E8C0" w14:textId="77777777" w:rsidR="00BC611E" w:rsidRDefault="00BC611E" w:rsidP="00BC611E">
      <w:pPr>
        <w:pStyle w:val="113"/>
      </w:pPr>
      <w:r>
        <w:t>Порядок предоставления документации о закупке</w:t>
      </w:r>
    </w:p>
    <w:p w14:paraId="6ECBED0E" w14:textId="77777777"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722E1BE5C89D4E4B947F15A81BB37E49"/>
          </w:placeholder>
          <w15:color w:val="FFFF00"/>
        </w:sdtPr>
        <w:sdtEnd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14:paraId="20523417" w14:textId="77777777" w:rsidR="00BC611E" w:rsidRDefault="00BC611E" w:rsidP="00BC611E">
      <w:pPr>
        <w:pStyle w:val="111"/>
        <w:rPr>
          <w:noProof/>
        </w:rPr>
      </w:pPr>
      <w:r>
        <w:rPr>
          <w:noProof/>
        </w:rPr>
        <w:t>Документация о закупке предоставляется без взимания платы.</w:t>
      </w:r>
    </w:p>
    <w:p w14:paraId="0CA50F87" w14:textId="77777777"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14:paraId="33517839" w14:textId="77777777"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14:paraId="577DF5CD" w14:textId="77777777" w:rsidR="00F55EE8" w:rsidRDefault="00F55EE8" w:rsidP="00F55EE8">
      <w:pPr>
        <w:pStyle w:val="113"/>
      </w:pPr>
      <w:r>
        <w:t xml:space="preserve">Разрешение коллизий </w:t>
      </w:r>
      <w:r w:rsidR="00492F5D">
        <w:t xml:space="preserve">и неполноты </w:t>
      </w:r>
      <w:r>
        <w:t>документации о закупке</w:t>
      </w:r>
    </w:p>
    <w:p w14:paraId="164BA42C" w14:textId="77777777"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14:paraId="6EE5F8A2" w14:textId="77777777"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14:paraId="07805817" w14:textId="77777777" w:rsidR="00492F5D" w:rsidRDefault="00492F5D" w:rsidP="00492F5D">
      <w:pPr>
        <w:pStyle w:val="111"/>
      </w:pPr>
      <w:r>
        <w:t>Если документация о закупке не содержит норм, регулирующих процедуру закупки, которые содержатся в положении о закупке заказчика или законодательстве, то эти нормы</w:t>
      </w:r>
      <w:r w:rsidRPr="003F1AC0">
        <w:t xml:space="preserve"> </w:t>
      </w:r>
      <w:r>
        <w:t>применяются так, как если бы они явно содержались в документации о закупке.</w:t>
      </w:r>
    </w:p>
    <w:p w14:paraId="61C019EF" w14:textId="6DD5A8D6"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0E3472">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0E3472">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0E3472">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0E3472">
        <w:rPr>
          <w:rStyle w:val="affff"/>
        </w:rPr>
        <w:t>7</w:t>
      </w:r>
      <w:r w:rsidRPr="001779D4">
        <w:rPr>
          <w:rStyle w:val="affff"/>
        </w:rPr>
        <w:fldChar w:fldCharType="end"/>
      </w:r>
      <w:r>
        <w:t xml:space="preserve"> документации о закупке.</w:t>
      </w:r>
    </w:p>
    <w:p w14:paraId="21AFCCC7" w14:textId="13814753"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0E3472">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0E3472">
        <w:rPr>
          <w:rStyle w:val="affff"/>
        </w:rPr>
        <w:t>7</w:t>
      </w:r>
      <w:r w:rsidR="0078694B" w:rsidRPr="001779D4">
        <w:rPr>
          <w:rStyle w:val="affff"/>
        </w:rPr>
        <w:fldChar w:fldCharType="end"/>
      </w:r>
      <w:r w:rsidR="0078694B">
        <w:t xml:space="preserve"> документации о закупке.</w:t>
      </w:r>
    </w:p>
    <w:p w14:paraId="704FB7CC" w14:textId="77777777" w:rsidR="00492F5D" w:rsidRDefault="00492F5D" w:rsidP="00492F5D">
      <w:pPr>
        <w:pStyle w:val="111"/>
      </w:pPr>
      <w:r>
        <w:t>При противоречии норм документации о закупке нормам положения о закупке или нормам законодательства – применяются нормы положения о закупке или законодательства.</w:t>
      </w:r>
    </w:p>
    <w:p w14:paraId="3D4AEE38" w14:textId="77777777"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14:paraId="7EA19D67" w14:textId="77777777"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14:paraId="19206810" w14:textId="77777777" w:rsidR="00F55EE8" w:rsidRDefault="00492F5D" w:rsidP="00492F5D">
      <w:pPr>
        <w:pStyle w:val="111"/>
      </w:pPr>
      <w:r>
        <w:lastRenderedPageBreak/>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14:paraId="0B44FA2B" w14:textId="77777777" w:rsidR="00C721BE" w:rsidRDefault="00C721BE" w:rsidP="00492F5D">
      <w:pPr>
        <w:pStyle w:val="111"/>
      </w:pPr>
      <w:r w:rsidRPr="00485E2C">
        <w:t xml:space="preserve">Каждый раздел документации </w:t>
      </w:r>
      <w:r>
        <w:t>о закупке имеет приоритет в рамках своего пре</w:t>
      </w:r>
      <w:r w:rsidRPr="00485E2C">
        <w:t>дмета регулирования при разрешении коллизий</w:t>
      </w:r>
      <w:r>
        <w:t>.</w:t>
      </w:r>
    </w:p>
    <w:p w14:paraId="703DFA9E" w14:textId="77777777" w:rsidR="00F55EE8" w:rsidRDefault="00F55EE8" w:rsidP="00F55EE8">
      <w:pPr>
        <w:pStyle w:val="113"/>
      </w:pPr>
      <w:r>
        <w:t>Разъяснение положений документации о закупке</w:t>
      </w:r>
    </w:p>
    <w:p w14:paraId="14C465AE" w14:textId="77777777"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14:paraId="4D7D7570" w14:textId="77777777" w:rsidR="00F55EE8" w:rsidRDefault="00F55EE8" w:rsidP="00F55EE8">
      <w:pPr>
        <w:pStyle w:val="111"/>
      </w:pPr>
      <w:r>
        <w:t>Запрос разъяснений подается в свободной форме.</w:t>
      </w:r>
    </w:p>
    <w:p w14:paraId="610F307D" w14:textId="77777777"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14:paraId="1EC40D58" w14:textId="77777777" w:rsidR="00BC611E" w:rsidRDefault="00BC611E" w:rsidP="00BC611E">
      <w:pPr>
        <w:pStyle w:val="113"/>
      </w:pPr>
      <w:r>
        <w:t>Общие положения об участии в закупке</w:t>
      </w:r>
    </w:p>
    <w:p w14:paraId="6240ABF4" w14:textId="77777777"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00055E7F">
        <w:rPr>
          <w:rStyle w:val="affff"/>
        </w:rPr>
        <w:t>5</w:t>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14:paraId="66119850" w14:textId="77777777" w:rsidR="00BC611E" w:rsidRDefault="00BC611E" w:rsidP="00BC611E">
      <w:pPr>
        <w:pStyle w:val="111"/>
      </w:pPr>
      <w:r>
        <w:t>Участник закупки вправе подать только одну заявку.</w:t>
      </w:r>
    </w:p>
    <w:p w14:paraId="4C0D2BC0" w14:textId="77777777" w:rsidR="00BC611E" w:rsidRPr="00744E4F" w:rsidRDefault="00E40217" w:rsidP="00744E4F">
      <w:pPr>
        <w:pStyle w:val="111"/>
      </w:pPr>
      <w:sdt>
        <w:sdtPr>
          <w:alias w:val="Порядок подачи заявок"/>
          <w:tag w:val="Порядок подачи заявок"/>
          <w:id w:val="2118091559"/>
          <w:lock w:val="sdtLocked"/>
          <w:placeholder>
            <w:docPart w:val="298E89FFEE384181BA2DD2FB0450FD9B"/>
          </w:placeholder>
          <w15:color w:val="00CCFF"/>
          <w:docPartList>
            <w:docPartGallery w:val="Quick Parts"/>
            <w:docPartCategory w:val="Документация о закупке: порядок подачи заявок"/>
          </w:docPartList>
        </w:sdtPr>
        <w:sdtEndPr/>
        <w:sdtContent>
          <w:r w:rsidR="00A441DD">
            <w:t>Заявки подаются на ЭТП в соответствии с регламентными документами ЭТП.</w:t>
          </w:r>
        </w:sdtContent>
      </w:sdt>
    </w:p>
    <w:p w14:paraId="305433CD" w14:textId="77777777" w:rsidR="00BC611E" w:rsidRDefault="00BC611E" w:rsidP="00BC611E">
      <w:pPr>
        <w:pStyle w:val="111"/>
      </w:pPr>
      <w:r>
        <w:t xml:space="preserve">Заявку можно исправить, отозвав заявку с ошибкой и подав взамен исправленную заявку – </w:t>
      </w:r>
      <w:r w:rsidRPr="00135DA2">
        <w:t>не позднее окончания срока подачи заявок на участие в закупке</w:t>
      </w:r>
      <w:r>
        <w:t>.</w:t>
      </w:r>
    </w:p>
    <w:p w14:paraId="29540B27" w14:textId="77777777" w:rsidR="00BC611E" w:rsidRDefault="00990687" w:rsidP="00BC611E">
      <w:pPr>
        <w:pStyle w:val="113"/>
      </w:pPr>
      <w:bookmarkStart w:id="16" w:name="_Ref5457343"/>
      <w:r>
        <w:t>Участие консорциума в закупке</w:t>
      </w:r>
      <w:bookmarkEnd w:id="16"/>
    </w:p>
    <w:p w14:paraId="183C9C2E" w14:textId="77777777"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14:paraId="68404F59" w14:textId="77777777" w:rsidR="00CB44EB" w:rsidRDefault="00BC611E" w:rsidP="00CB44EB">
      <w:pPr>
        <w:pStyle w:val="111"/>
      </w:pPr>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r>
        <w:t>участник считается подавшим заявку от своего имени и действующим в своих интересах.</w:t>
      </w:r>
    </w:p>
    <w:p w14:paraId="063103D8" w14:textId="77777777" w:rsidR="00BC611E" w:rsidRDefault="00F31182" w:rsidP="00BC611E">
      <w:pPr>
        <w:pStyle w:val="111"/>
      </w:pPr>
      <w:r>
        <w:t>Участники, выступающие на стороне одного участника, не вправе участвовать в этой же закупке самостоятельно</w:t>
      </w:r>
      <w:r w:rsidR="00BC611E">
        <w:t>.</w:t>
      </w:r>
    </w:p>
    <w:p w14:paraId="216D2846" w14:textId="77777777" w:rsidR="00BC611E" w:rsidRDefault="0036496B" w:rsidP="00BC611E">
      <w:pPr>
        <w:pStyle w:val="111"/>
      </w:pPr>
      <w:r>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14:paraId="73AEBEBF" w14:textId="77777777" w:rsidR="00BC611E" w:rsidRDefault="00BC611E" w:rsidP="00BC611E">
      <w:pPr>
        <w:pStyle w:val="111"/>
      </w:pPr>
      <w: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14:paraId="11D8A3DE" w14:textId="77777777" w:rsidR="00BC611E" w:rsidRDefault="00BC611E" w:rsidP="00BC611E">
      <w:pPr>
        <w:pStyle w:val="113"/>
      </w:pPr>
      <w:r>
        <w:t>Привлечение субподрядчиков</w:t>
      </w:r>
    </w:p>
    <w:p w14:paraId="3F134681" w14:textId="77777777" w:rsidR="00934BA3" w:rsidRPr="002011D4" w:rsidRDefault="00934BA3" w:rsidP="004B0780">
      <w:pPr>
        <w:pStyle w:val="111"/>
      </w:pPr>
      <w:r>
        <w:t xml:space="preserve">Возможность привлечения субподрядчиков - </w:t>
      </w:r>
      <w:r w:rsidR="00E40217">
        <w:fldChar w:fldCharType="begin"/>
      </w:r>
      <w:r w:rsidR="00E40217">
        <w:instrText xml:space="preserve"> MERGEFIELD "Возможность_привлечения_субподрядчиков" </w:instrText>
      </w:r>
      <w:r w:rsidR="00E40217">
        <w:fldChar w:fldCharType="separate"/>
      </w:r>
      <w:r w:rsidR="0003406A">
        <w:rPr>
          <w:noProof/>
        </w:rPr>
        <w:t>«Возможность_привлечения_субподрядчиков»</w:t>
      </w:r>
      <w:r w:rsidR="00E40217">
        <w:rPr>
          <w:noProof/>
        </w:rPr>
        <w:fldChar w:fldCharType="end"/>
      </w:r>
    </w:p>
    <w:p w14:paraId="618487F2" w14:textId="77777777" w:rsidR="004B0780" w:rsidRDefault="004B0780" w:rsidP="004B0780">
      <w:pPr>
        <w:pStyle w:val="111"/>
      </w:pPr>
      <w:r>
        <w:t>Участник закупки может привлекать субподрядчиков (соисполнителей), если это не запрещено проектом договора.</w:t>
      </w:r>
    </w:p>
    <w:p w14:paraId="34603AE3" w14:textId="6C5B4604" w:rsidR="004B0780" w:rsidRDefault="000F3082" w:rsidP="004B0780">
      <w:pPr>
        <w:pStyle w:val="111"/>
      </w:pPr>
      <w:r w:rsidRPr="000F3082">
        <w:lastRenderedPageBreak/>
        <w:t>Участник закупки в рамках рассмотрения или оценки заявок на участие в закупке считается соответствующим тем специальным требованиям</w:t>
      </w:r>
      <w:r w:rsidR="002A5456">
        <w:t xml:space="preserve"> (</w:t>
      </w:r>
      <w:proofErr w:type="spellStart"/>
      <w:r w:rsidR="002A5456" w:rsidRPr="002A5456">
        <w:rPr>
          <w:rStyle w:val="affff"/>
        </w:rPr>
        <w:t>пп</w:t>
      </w:r>
      <w:proofErr w:type="spellEnd"/>
      <w:r w:rsidR="002A5456" w:rsidRPr="002A5456">
        <w:rPr>
          <w:rStyle w:val="affff"/>
        </w:rPr>
        <w:t xml:space="preserve">. 2 п. </w:t>
      </w:r>
      <w:r w:rsidR="002A5456" w:rsidRPr="002A5456">
        <w:rPr>
          <w:rStyle w:val="affff"/>
        </w:rPr>
        <w:fldChar w:fldCharType="begin"/>
      </w:r>
      <w:r w:rsidR="002A5456" w:rsidRPr="002A5456">
        <w:rPr>
          <w:rStyle w:val="affff"/>
        </w:rPr>
        <w:instrText xml:space="preserve"> REF _Ref129679902 \r \h </w:instrText>
      </w:r>
      <w:r w:rsidR="002A5456">
        <w:rPr>
          <w:rStyle w:val="affff"/>
        </w:rPr>
        <w:instrText xml:space="preserve"> \* MERGEFORMAT </w:instrText>
      </w:r>
      <w:r w:rsidR="002A5456" w:rsidRPr="002A5456">
        <w:rPr>
          <w:rStyle w:val="affff"/>
        </w:rPr>
      </w:r>
      <w:r w:rsidR="002A5456" w:rsidRPr="002A5456">
        <w:rPr>
          <w:rStyle w:val="affff"/>
        </w:rPr>
        <w:fldChar w:fldCharType="separate"/>
      </w:r>
      <w:r w:rsidR="000E3472">
        <w:rPr>
          <w:rStyle w:val="affff"/>
        </w:rPr>
        <w:t>4.3</w:t>
      </w:r>
      <w:r w:rsidR="002A5456" w:rsidRPr="002A5456">
        <w:rPr>
          <w:rStyle w:val="affff"/>
        </w:rPr>
        <w:fldChar w:fldCharType="end"/>
      </w:r>
      <w:r w:rsidR="002A5456">
        <w:t>)</w:t>
      </w:r>
      <w:r w:rsidRPr="000F3082">
        <w:t>,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4B0780">
        <w:t>.</w:t>
      </w:r>
    </w:p>
    <w:p w14:paraId="6ABFE67C" w14:textId="77777777" w:rsidR="004B0780" w:rsidRDefault="000F3082" w:rsidP="004B0780">
      <w:pPr>
        <w:pStyle w:val="111"/>
      </w:pPr>
      <w:r w:rsidRPr="000F3082">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4B0780">
        <w:t>.</w:t>
      </w:r>
    </w:p>
    <w:p w14:paraId="5EFA22F3" w14:textId="77777777" w:rsidR="00620D7C" w:rsidRDefault="004B0780" w:rsidP="004B0780">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14:paraId="3D1BA071" w14:textId="77777777" w:rsidR="00BC611E" w:rsidRDefault="00BC611E" w:rsidP="00BC611E">
      <w:pPr>
        <w:pStyle w:val="113"/>
      </w:pPr>
      <w:r>
        <w:t>Победа в закупке</w:t>
      </w:r>
    </w:p>
    <w:p w14:paraId="67E6D28F" w14:textId="77777777" w:rsidR="00BC611E" w:rsidRDefault="00BC611E" w:rsidP="00BC611E">
      <w:pPr>
        <w:pStyle w:val="111"/>
      </w:pPr>
      <w:r>
        <w:t xml:space="preserve">Победителем становится участник, отвечающий требованиям </w:t>
      </w:r>
      <w:r w:rsidRPr="00130CE3">
        <w:rPr>
          <w:b/>
        </w:rPr>
        <w:t xml:space="preserve">раздела </w:t>
      </w:r>
      <w:r w:rsidR="00720D2A">
        <w:rPr>
          <w:b/>
        </w:rPr>
        <w:t>4</w:t>
      </w:r>
      <w:r>
        <w:t xml:space="preserve"> документации о </w:t>
      </w:r>
      <w:r w:rsidR="0042079E">
        <w:t>закупке и подавший заявку:</w:t>
      </w:r>
    </w:p>
    <w:p w14:paraId="1D28AB0B" w14:textId="77777777"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14:paraId="3C367879" w14:textId="77777777" w:rsidR="00BC611E" w:rsidRDefault="00E40217" w:rsidP="00BC611E">
      <w:pPr>
        <w:pStyle w:val="a0"/>
      </w:pPr>
      <w:sdt>
        <w:sdtPr>
          <w:alias w:val="Определения победителя"/>
          <w:tag w:val="Определения победителя"/>
          <w:id w:val="-121613066"/>
          <w:lock w:val="sdtLocked"/>
          <w:placeholder>
            <w:docPart w:val="298E89FFEE384181BA2DD2FB0450FD9B"/>
          </w:placeholder>
          <w15:color w:val="00CCFF"/>
          <w:docPartList>
            <w:docPartGallery w:val="Quick Parts"/>
            <w:docPartCategory w:val="Документация о закупке: определение победителя"/>
          </w:docPartList>
        </w:sdtPr>
        <w:sdtEndPr/>
        <w:sdtContent>
          <w:r w:rsidR="00A441DD">
            <w:t xml:space="preserve">Набравшую наибольшее количество баллов относительно критериев оценки, предусмотренных </w:t>
          </w:r>
          <w:r w:rsidR="00A441DD" w:rsidRPr="00A11FE6">
            <w:rPr>
              <w:b/>
            </w:rPr>
            <w:t xml:space="preserve">разделом </w:t>
          </w:r>
          <w:r w:rsidR="00A441DD">
            <w:rPr>
              <w:b/>
            </w:rPr>
            <w:t>7</w:t>
          </w:r>
          <w:r w:rsidR="00A441DD">
            <w:t xml:space="preserve"> документации о закупке</w:t>
          </w:r>
        </w:sdtContent>
      </w:sdt>
      <w:r w:rsidR="00BC611E">
        <w:t>.</w:t>
      </w:r>
    </w:p>
    <w:p w14:paraId="10B88BA2" w14:textId="77777777" w:rsidR="00BC611E" w:rsidRDefault="00BC611E" w:rsidP="00BC611E">
      <w:pPr>
        <w:pStyle w:val="113"/>
      </w:pPr>
      <w:r>
        <w:t>Изменение документации о закупке, отмена закупки</w:t>
      </w:r>
    </w:p>
    <w:p w14:paraId="12D178E1" w14:textId="77777777" w:rsidR="00BC611E" w:rsidRDefault="00BC611E" w:rsidP="00B93B01">
      <w:pPr>
        <w:pStyle w:val="111"/>
      </w:pPr>
      <w:r w:rsidRPr="009E7086">
        <w:t xml:space="preserve">Заказчик вправе отказаться от проведения закупки или изменить закупочную документацию </w:t>
      </w:r>
      <w:r w:rsidRPr="005E1D52">
        <w:t>в целом или в отношении каждого лота, если п</w:t>
      </w:r>
      <w:r w:rsidR="00AD4EB8" w:rsidRPr="005E1D52">
        <w:t xml:space="preserve">роводится </w:t>
      </w:r>
      <w:proofErr w:type="spellStart"/>
      <w:r w:rsidR="00AD4EB8" w:rsidRPr="005E1D52">
        <w:t>многолотовая</w:t>
      </w:r>
      <w:proofErr w:type="spellEnd"/>
      <w:r w:rsidR="00AD4EB8" w:rsidRPr="005E1D52">
        <w:t xml:space="preserve"> закупка</w:t>
      </w:r>
      <w:r w:rsidR="00B93B01" w:rsidRPr="005E1D52">
        <w:t xml:space="preserve"> до наступления даты и времени окончания подачи заявок на участие в </w:t>
      </w:r>
      <w:r w:rsidR="00745019" w:rsidRPr="005E1D52">
        <w:t>закупке.</w:t>
      </w:r>
    </w:p>
    <w:p w14:paraId="09171DF8" w14:textId="77777777" w:rsidR="00BC611E" w:rsidRDefault="00BC611E" w:rsidP="00BC611E">
      <w:pPr>
        <w:pStyle w:val="113"/>
      </w:pPr>
      <w:r>
        <w:t>Специальные процедуры</w:t>
      </w:r>
    </w:p>
    <w:p w14:paraId="56E5587B" w14:textId="77777777"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C70F4B">
        <w:rPr>
          <w:rStyle w:val="affff"/>
        </w:rPr>
        <w:t>7</w:t>
      </w:r>
      <w:r>
        <w:t xml:space="preserve"> документации о закупке.</w:t>
      </w:r>
    </w:p>
    <w:p w14:paraId="37805906" w14:textId="77777777" w:rsidR="00BC2E2A" w:rsidRDefault="00BC611E" w:rsidP="00A441DD">
      <w:pPr>
        <w:pStyle w:val="111"/>
      </w:pPr>
      <w:r>
        <w:t>Специальная процедура не проводится, если не предусмотрена разделом 7 документации о закупке.</w:t>
      </w:r>
    </w:p>
    <w:p w14:paraId="51E41C10" w14:textId="751016DC" w:rsidR="00743B9E" w:rsidRDefault="00BC611E" w:rsidP="00514905">
      <w:pPr>
        <w:pStyle w:val="1"/>
      </w:pPr>
      <w:r>
        <w:br w:type="page"/>
      </w:r>
      <w:bookmarkStart w:id="17" w:name="_Ref6045544"/>
      <w:bookmarkStart w:id="18" w:name="_Toc143602466"/>
      <w:r w:rsidR="009916FD">
        <w:lastRenderedPageBreak/>
        <w:t>7.</w:t>
      </w:r>
      <w:r w:rsidR="005C6EBE">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5"/>
      <w:bookmarkEnd w:id="17"/>
      <w:bookmarkEnd w:id="18"/>
    </w:p>
    <w:p w14:paraId="37156655" w14:textId="77777777"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298E89FFEE384181BA2DD2FB0450FD9B"/>
        </w:placeholder>
        <w15:color w:val="00CCFF"/>
        <w:docPartList>
          <w:docPartGallery w:val="Quick Parts"/>
          <w:docPartCategory w:val="Документация о закупке: порядок рассмотрения частей заявок"/>
        </w:docPartList>
      </w:sdtPr>
      <w:sdtEndPr/>
      <w:sdtContent>
        <w:bookmarkStart w:id="19" w:name="_Hlk536384848" w:displacedByCustomXml="prev"/>
        <w:p w14:paraId="4B03A086" w14:textId="77777777" w:rsidR="00A441DD" w:rsidRPr="00EE6C3F" w:rsidRDefault="00A441DD" w:rsidP="006909D6">
          <w:pPr>
            <w:pStyle w:val="111"/>
            <w:rPr>
              <w:rFonts w:eastAsiaTheme="minorEastAsia" w:cstheme="minorBidi"/>
              <w:color w:val="auto"/>
              <w:lang w:eastAsia="en-US"/>
            </w:rPr>
          </w:pPr>
          <w:r>
            <w:t>З</w:t>
          </w:r>
          <w:r w:rsidRPr="00EE6C3F">
            <w:t>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относительно критериев сопоставления и оценки заявок на участие в закупке.</w:t>
          </w:r>
          <w:bookmarkEnd w:id="19"/>
        </w:p>
        <w:p w14:paraId="6531FFC2"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Закупочная комиссия рассматривает первые части заявок на участие в закупке и принимает решение о соответствии первых частей заявок требованиям документации о закупке.</w:t>
          </w:r>
        </w:p>
        <w:p w14:paraId="4A2D8F77"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 xml:space="preserve">По результатам рассмотрения первых частей заявок на участие в закупке формируется </w:t>
          </w:r>
          <w:r w:rsidRPr="00EE6C3F">
            <w:rPr>
              <w:rFonts w:eastAsiaTheme="minorEastAsia"/>
            </w:rPr>
            <w:t>протокол рассмотрения первых частей заявок.</w:t>
          </w:r>
        </w:p>
        <w:p w14:paraId="50E5A7D7"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Закупочная комиссия рассматривает вторые части заявок на участие в закупке и принимает решение о соответствии вторых частей заявок требованиям документации о закупке.</w:t>
          </w:r>
        </w:p>
        <w:p w14:paraId="1564B441"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 xml:space="preserve">По результатам рассмотрения вторых частей заявок на участие в закупке формируется </w:t>
          </w:r>
          <w:r w:rsidRPr="00EE6C3F">
            <w:rPr>
              <w:rFonts w:eastAsiaTheme="minorEastAsia"/>
            </w:rPr>
            <w:t>протокол рассмотрения вторых частей заявок.</w:t>
          </w:r>
        </w:p>
        <w:p w14:paraId="5363F096"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После рассмотрения вторых частей заявок и ценовых предложений участников закупки закупочная комиссия ранжирует заявки (подводит итоги) в соответствии с порядком ранжирования заявок.</w:t>
          </w:r>
        </w:p>
        <w:p w14:paraId="3C119591" w14:textId="77777777" w:rsidR="0090303E" w:rsidRPr="000E3252" w:rsidRDefault="00A441DD" w:rsidP="0090303E">
          <w:pPr>
            <w:pStyle w:val="111"/>
            <w:rPr>
              <w:rFonts w:eastAsiaTheme="minorEastAsia" w:cstheme="minorBidi"/>
              <w:color w:val="auto"/>
              <w:lang w:eastAsia="en-US"/>
            </w:rPr>
          </w:pPr>
          <w:r w:rsidRPr="00EE6C3F">
            <w:rPr>
              <w:rFonts w:eastAsiaTheme="minorEastAsia" w:cstheme="minorBidi"/>
              <w:color w:val="auto"/>
              <w:lang w:eastAsia="en-US"/>
            </w:rPr>
            <w:t>По результатам ранжирования заявок на участие в закупке формируется протокол подведения итогов</w:t>
          </w:r>
          <w:r>
            <w:rPr>
              <w:rFonts w:eastAsiaTheme="minorEastAsia" w:cstheme="minorBidi"/>
              <w:color w:val="auto"/>
              <w:lang w:eastAsia="en-US"/>
            </w:rPr>
            <w:t>.</w:t>
          </w:r>
        </w:p>
      </w:sdtContent>
    </w:sdt>
    <w:p w14:paraId="09A3A4CF" w14:textId="77777777"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14:paraId="65F65776" w14:textId="77777777"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14:paraId="368647E6" w14:textId="77777777"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14:paraId="588109F6" w14:textId="77777777" w:rsidR="00FC43C8" w:rsidRDefault="00FC43C8" w:rsidP="00AE3EA2">
      <w:pPr>
        <w:pStyle w:val="113"/>
      </w:pPr>
      <w:r>
        <w:t>Основания отклонения заявки на участие в закупке</w:t>
      </w:r>
    </w:p>
    <w:p w14:paraId="6968002D" w14:textId="77777777" w:rsidR="00AC3004" w:rsidRDefault="00AC3004" w:rsidP="00ED213E">
      <w:pPr>
        <w:pStyle w:val="111"/>
      </w:pPr>
      <w:r>
        <w:t xml:space="preserve">Закупочная комиссия </w:t>
      </w:r>
      <w:r w:rsidR="00273A23" w:rsidRPr="002E30A6">
        <w:rPr>
          <w:color w:val="auto"/>
        </w:rPr>
        <w:t>вправе</w:t>
      </w:r>
      <w:r w:rsidR="00273A23">
        <w:t xml:space="preserve"> отклонить </w:t>
      </w:r>
      <w:r>
        <w:t>заявку на участие в закупке в следующих случаях:</w:t>
      </w:r>
    </w:p>
    <w:p w14:paraId="55DBA812" w14:textId="77777777" w:rsidR="00ED213E" w:rsidRDefault="00ED213E" w:rsidP="00AC3004">
      <w:pPr>
        <w:pStyle w:val="a0"/>
      </w:pPr>
      <w:r>
        <w:t>Участник закупки не соответствует требованиям, предъявляемым документацией о закупке.</w:t>
      </w:r>
    </w:p>
    <w:p w14:paraId="66CB9FB1" w14:textId="77777777" w:rsidR="00ED213E" w:rsidRDefault="00ED213E" w:rsidP="00AC3004">
      <w:pPr>
        <w:pStyle w:val="a0"/>
      </w:pPr>
      <w:r>
        <w:t>Заявка на участие в закупке не соответствует требованиям, предъявляемым документацией о закупке.</w:t>
      </w:r>
    </w:p>
    <w:p w14:paraId="2CBA2B62" w14:textId="77777777" w:rsidR="00ED213E" w:rsidRDefault="00ED213E" w:rsidP="00AC3004">
      <w:pPr>
        <w:pStyle w:val="a0"/>
      </w:pPr>
      <w:r>
        <w:t>Предложение участника закупки не соответствует требованиям, предъявляемым документацией о закупке.</w:t>
      </w:r>
    </w:p>
    <w:p w14:paraId="7D1F1F85" w14:textId="77777777" w:rsidR="00ED213E" w:rsidRDefault="00ED213E" w:rsidP="00AC3004">
      <w:pPr>
        <w:pStyle w:val="a0"/>
      </w:pPr>
      <w:r>
        <w:t>Заявка содержит недостоверную информацию.</w:t>
      </w:r>
    </w:p>
    <w:p w14:paraId="2E09381D" w14:textId="77777777" w:rsidR="00FC43C8" w:rsidRDefault="00ED213E" w:rsidP="00AC3004">
      <w:pPr>
        <w:pStyle w:val="a0"/>
      </w:pPr>
      <w:r>
        <w:t xml:space="preserve">Заявка подана после окончания </w:t>
      </w:r>
      <w:r w:rsidR="003E5DD0">
        <w:t xml:space="preserve">срока </w:t>
      </w:r>
      <w:r>
        <w:t>подачи заявок.</w:t>
      </w:r>
    </w:p>
    <w:p w14:paraId="32BA81AF" w14:textId="481B06A1" w:rsidR="00FF1853" w:rsidRPr="0095136E" w:rsidRDefault="00273A23" w:rsidP="0095136E">
      <w:pPr>
        <w:pStyle w:val="a0"/>
      </w:pPr>
      <w:r>
        <w:t xml:space="preserve">Предлагаемая цена заявки содержит аномально заниженную цену договора (снижение цены </w:t>
      </w:r>
      <w:r w:rsidRPr="003A1B12">
        <w:rPr>
          <w:highlight w:val="yellow"/>
        </w:rPr>
        <w:t xml:space="preserve">на </w:t>
      </w:r>
      <w:r w:rsidR="00174323" w:rsidRPr="003A1B12">
        <w:rPr>
          <w:highlight w:val="yellow"/>
        </w:rPr>
        <w:t xml:space="preserve">50% </w:t>
      </w:r>
      <w:r w:rsidRPr="003A1B12">
        <w:rPr>
          <w:highlight w:val="yellow"/>
        </w:rPr>
        <w:t xml:space="preserve"> или</w:t>
      </w:r>
      <w:r>
        <w:t xml:space="preserve"> более относительно начальной (максимальной) цены договора (цены лота).</w:t>
      </w:r>
    </w:p>
    <w:p w14:paraId="380DE58D" w14:textId="77777777" w:rsidR="00FC43C8" w:rsidRDefault="00250C79" w:rsidP="00FC43C8">
      <w:pPr>
        <w:pStyle w:val="111"/>
      </w:pPr>
      <w:r>
        <w:lastRenderedPageBreak/>
        <w:t>Не является основанием для отклонения заявки на участие в закупке о</w:t>
      </w:r>
      <w:r w:rsidR="00FC43C8">
        <w:t>тсутствие в заявке на участие в закупке указания (декларирования) стр</w:t>
      </w:r>
      <w:r w:rsidR="008C2EC6">
        <w:t>аны происхождения поставляемых работ или услуг</w:t>
      </w:r>
      <w:r>
        <w:t>;</w:t>
      </w:r>
      <w:r w:rsidR="00FC43C8">
        <w:t xml:space="preserve"> такая заявка рассматривается как содержащая предложение о поставке иностранных товаров.</w:t>
      </w:r>
    </w:p>
    <w:p w14:paraId="082C16F0" w14:textId="73E898E3" w:rsidR="00FF7F6D" w:rsidRDefault="00FF7F6D" w:rsidP="00FC43C8">
      <w:pPr>
        <w:pStyle w:val="111"/>
      </w:pPr>
      <w:r>
        <w:t>Заявка на участие в закупке 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0E3472">
        <w:rPr>
          <w:rStyle w:val="affff"/>
        </w:rPr>
        <w:t>7.3</w:t>
      </w:r>
      <w:r w:rsidR="00F7694B" w:rsidRPr="001779D4">
        <w:rPr>
          <w:rStyle w:val="affff"/>
        </w:rPr>
        <w:fldChar w:fldCharType="end"/>
      </w:r>
      <w:r>
        <w:t>.</w:t>
      </w:r>
    </w:p>
    <w:p w14:paraId="1E7897F5" w14:textId="77777777" w:rsidR="00804F4E" w:rsidRDefault="00F74349" w:rsidP="00C07F23">
      <w:pPr>
        <w:pStyle w:val="113"/>
      </w:pPr>
      <w:bookmarkStart w:id="20" w:name="_Ref6048070"/>
      <w:r>
        <w:t>Разрешение коллизий</w:t>
      </w:r>
      <w:r w:rsidR="003F1AC0">
        <w:t xml:space="preserve"> и неполноты</w:t>
      </w:r>
      <w:r w:rsidR="00492F5D">
        <w:t xml:space="preserve"> заявки на участие в закупке</w:t>
      </w:r>
      <w:bookmarkEnd w:id="20"/>
    </w:p>
    <w:p w14:paraId="136A5046" w14:textId="77777777"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14:paraId="70963EBB" w14:textId="77777777" w:rsidR="00E030C7" w:rsidRDefault="00E030C7" w:rsidP="00E030C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14:paraId="4EF179B4" w14:textId="77777777"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14:paraId="20D6CC47" w14:textId="77777777" w:rsidR="00FA6DA5" w:rsidRDefault="00EE3E68" w:rsidP="00AC7B2E">
      <w:pPr>
        <w:pStyle w:val="111"/>
      </w:pPr>
      <w: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14:paraId="6B678A1F" w14:textId="77777777" w:rsidR="005F6559" w:rsidRDefault="005F6559" w:rsidP="005F6559">
      <w:pPr>
        <w:pStyle w:val="113"/>
      </w:pPr>
      <w:r>
        <w:t>Исправление заявки на участие в закупке</w:t>
      </w:r>
    </w:p>
    <w:p w14:paraId="7E2AA84A" w14:textId="77777777" w:rsidR="005F6559" w:rsidRDefault="005F6559" w:rsidP="005F6559">
      <w:pPr>
        <w:pStyle w:val="111"/>
      </w:pPr>
      <w:r>
        <w:t>З</w:t>
      </w:r>
      <w:r w:rsidRPr="006F4089">
        <w:t xml:space="preserve">аказчик вправе запросить у участника закупки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14:paraId="458727C7" w14:textId="77777777" w:rsidR="004F61AE" w:rsidRDefault="00806211" w:rsidP="00C07F23">
      <w:pPr>
        <w:pStyle w:val="113"/>
      </w:pPr>
      <w:r>
        <w:t>Особенности рассмотрения документов участника закупки</w:t>
      </w:r>
    </w:p>
    <w:p w14:paraId="6D0DD1BC" w14:textId="77777777"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2"/>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14:paraId="46340E56" w14:textId="77777777" w:rsidR="0023140C" w:rsidRDefault="0023140C" w:rsidP="0023140C">
      <w:pPr>
        <w:pStyle w:val="110"/>
        <w:numPr>
          <w:ilvl w:val="1"/>
          <w:numId w:val="1"/>
        </w:numPr>
      </w:pPr>
      <w:proofErr w:type="spellStart"/>
      <w:r>
        <w:t>Дозапрос</w:t>
      </w:r>
      <w:proofErr w:type="spellEnd"/>
    </w:p>
    <w:sdt>
      <w:sdtPr>
        <w:alias w:val="Дозапрос"/>
        <w:tag w:val="Дозапрос"/>
        <w:id w:val="-141890987"/>
        <w:lock w:val="sdtLocked"/>
        <w:placeholder>
          <w:docPart w:val="0358B3DD08D04037B4CA5299BC646B18"/>
        </w:placeholder>
        <w15:color w:val="00CCFF"/>
        <w:docPartList>
          <w:docPartGallery w:val="Quick Parts"/>
          <w:docPartCategory w:val="Документация о закупке: дозапрос"/>
        </w:docPartList>
      </w:sdtPr>
      <w:sdtEndPr/>
      <w:sdtContent>
        <w:p w14:paraId="5616C897" w14:textId="77777777" w:rsidR="0023140C" w:rsidRDefault="00953AAF" w:rsidP="0023140C">
          <w:pPr>
            <w:pStyle w:val="111"/>
          </w:pPr>
          <w:r>
            <w:t>У участника закупки не запрашиваются недостающие документы, создающие преимущественные условия для участия в закупке.</w:t>
          </w:r>
        </w:p>
      </w:sdtContent>
    </w:sdt>
    <w:p w14:paraId="431A3068" w14:textId="77777777" w:rsidR="00C07F23" w:rsidRDefault="00D8017A" w:rsidP="00C07F23">
      <w:pPr>
        <w:pStyle w:val="113"/>
      </w:pPr>
      <w:r>
        <w:t>Особенности рассмотрения</w:t>
      </w:r>
      <w:r w:rsidR="00C07F23">
        <w:t xml:space="preserve"> сведений об опыте</w:t>
      </w:r>
    </w:p>
    <w:p w14:paraId="5EBFE0AB" w14:textId="0B128DEC" w:rsidR="00C07F23" w:rsidRDefault="00C07F23" w:rsidP="00C07F23">
      <w:pPr>
        <w:pStyle w:val="111"/>
      </w:pPr>
      <w:bookmarkStart w:id="21" w:name="_Ref535245064"/>
      <w:r>
        <w:t>Закупочной комиссией рассматрива</w:t>
      </w:r>
      <w:r w:rsidR="00C90F29">
        <w:t>ю</w:t>
      </w:r>
      <w:r>
        <w:t xml:space="preserve">тся </w:t>
      </w:r>
      <w:proofErr w:type="spellStart"/>
      <w:r w:rsidR="008967C3">
        <w:t>первы</w:t>
      </w:r>
      <w:r w:rsidR="008967C3" w:rsidRPr="003A1B12">
        <w:rPr>
          <w:highlight w:val="yellow"/>
        </w:rPr>
        <w:t>ые</w:t>
      </w:r>
      <w:proofErr w:type="spellEnd"/>
      <w:r w:rsidRPr="003A1B12">
        <w:rPr>
          <w:highlight w:val="yellow"/>
        </w:rPr>
        <w:t xml:space="preserve"> </w:t>
      </w:r>
      <w:bookmarkStart w:id="22" w:name="КДоговоров"/>
      <w:permStart w:id="1927229839" w:edGrp="everyone"/>
      <w:sdt>
        <w:sdtPr>
          <w:rPr>
            <w:rStyle w:val="aff9"/>
            <w:highlight w:val="yellow"/>
          </w:rPr>
          <w:alias w:val="Количество рассматриваемых договоров"/>
          <w:tag w:val="Количество рассматриваемых договоров"/>
          <w:id w:val="1048727144"/>
          <w:placeholder>
            <w:docPart w:val="1322AC7ED93F4160955D5F618F045B2B"/>
          </w:placeholder>
          <w15:color w:val="FFFF00"/>
        </w:sdtPr>
        <w:sdtEndPr>
          <w:rPr>
            <w:rStyle w:val="aff9"/>
          </w:rPr>
        </w:sdtEndPr>
        <w:sdtContent>
          <w:r w:rsidR="00965BDA" w:rsidRPr="003A1B12">
            <w:rPr>
              <w:rStyle w:val="aff9"/>
              <w:highlight w:val="yellow"/>
            </w:rPr>
            <w:fldChar w:fldCharType="begin"/>
          </w:r>
          <w:r w:rsidR="00965BDA" w:rsidRPr="003A1B12">
            <w:rPr>
              <w:rStyle w:val="aff9"/>
              <w:highlight w:val="yellow"/>
            </w:rPr>
            <w:instrText xml:space="preserve"> MERGEFIELD "Максимальное_колво_рассматриваемых_дого" </w:instrText>
          </w:r>
          <w:r w:rsidR="00965BDA" w:rsidRPr="003A1B12">
            <w:rPr>
              <w:rStyle w:val="aff9"/>
              <w:highlight w:val="yellow"/>
            </w:rPr>
            <w:fldChar w:fldCharType="separate"/>
          </w:r>
          <w:r w:rsidR="0003406A" w:rsidRPr="003A1B12">
            <w:rPr>
              <w:rStyle w:val="aff9"/>
              <w:noProof/>
              <w:highlight w:val="yellow"/>
            </w:rPr>
            <w:t>«</w:t>
          </w:r>
          <w:r w:rsidR="0079741D" w:rsidRPr="003A1B12">
            <w:rPr>
              <w:rStyle w:val="aff9"/>
              <w:noProof/>
              <w:highlight w:val="yellow"/>
            </w:rPr>
            <w:t>2</w:t>
          </w:r>
          <w:r w:rsidR="0003406A" w:rsidRPr="003A1B12">
            <w:rPr>
              <w:rStyle w:val="aff9"/>
              <w:noProof/>
              <w:highlight w:val="yellow"/>
            </w:rPr>
            <w:t>»</w:t>
          </w:r>
          <w:r w:rsidR="00965BDA" w:rsidRPr="003A1B12">
            <w:rPr>
              <w:rStyle w:val="aff9"/>
              <w:highlight w:val="yellow"/>
            </w:rPr>
            <w:fldChar w:fldCharType="end"/>
          </w:r>
        </w:sdtContent>
      </w:sdt>
      <w:bookmarkEnd w:id="22"/>
      <w:permEnd w:id="1927229839"/>
      <w:r w:rsidR="008967C3" w:rsidRPr="003A1B12">
        <w:rPr>
          <w:highlight w:val="yellow"/>
        </w:rPr>
        <w:t xml:space="preserve"> договора</w:t>
      </w:r>
      <w:r w:rsidR="00AD347F" w:rsidRPr="003A1B12">
        <w:rPr>
          <w:highlight w:val="yellow"/>
        </w:rPr>
        <w:t>, указанных</w:t>
      </w:r>
      <w:r w:rsidR="00AD347F">
        <w:t xml:space="preserve">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21"/>
    </w:p>
    <w:p w14:paraId="021AE6A1" w14:textId="77777777"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14:paraId="5D0E4E2E" w14:textId="6C5C3EAF" w:rsidR="00DA0CC9" w:rsidRDefault="00DA0CC9" w:rsidP="000758E4">
      <w:pPr>
        <w:pStyle w:val="a0"/>
      </w:pPr>
      <w:r>
        <w:lastRenderedPageBreak/>
        <w:t xml:space="preserve">Представленные договоры </w:t>
      </w:r>
      <w:r w:rsidR="00EE492D">
        <w:t xml:space="preserve">завершены в </w:t>
      </w:r>
      <w:r w:rsidR="004569F3" w:rsidRPr="003A1B12">
        <w:rPr>
          <w:highlight w:val="yellow"/>
        </w:rPr>
        <w:t xml:space="preserve">последние </w:t>
      </w:r>
      <w:permStart w:id="976433896" w:edGrp="everyone"/>
      <w:sdt>
        <w:sdtPr>
          <w:rPr>
            <w:rStyle w:val="aff9"/>
            <w:highlight w:val="yellow"/>
          </w:rPr>
          <w:alias w:val="Рассматриваемый период договоров"/>
          <w:tag w:val="Рассматриваемый период договоров"/>
          <w:id w:val="1160514008"/>
          <w:placeholder>
            <w:docPart w:val="1322AC7ED93F4160955D5F618F045B2B"/>
          </w:placeholder>
          <w15:color w:val="FFFF00"/>
        </w:sdtPr>
        <w:sdtEndPr>
          <w:rPr>
            <w:rStyle w:val="aff9"/>
          </w:rPr>
        </w:sdtEndPr>
        <w:sdtContent>
          <w:r w:rsidR="006A44F6" w:rsidRPr="003A1B12">
            <w:rPr>
              <w:rStyle w:val="aff9"/>
              <w:highlight w:val="yellow"/>
            </w:rPr>
            <w:fldChar w:fldCharType="begin"/>
          </w:r>
          <w:r w:rsidR="006A44F6" w:rsidRPr="003A1B12">
            <w:rPr>
              <w:rStyle w:val="aff9"/>
              <w:highlight w:val="yellow"/>
            </w:rPr>
            <w:instrText xml:space="preserve"> MERGEFIELD "Рассматриваемый_период_аналогичных_догов" </w:instrText>
          </w:r>
          <w:r w:rsidR="006A44F6" w:rsidRPr="003A1B12">
            <w:rPr>
              <w:rStyle w:val="aff9"/>
              <w:highlight w:val="yellow"/>
            </w:rPr>
            <w:fldChar w:fldCharType="separate"/>
          </w:r>
          <w:r w:rsidR="0003406A" w:rsidRPr="003A1B12">
            <w:rPr>
              <w:rStyle w:val="aff9"/>
              <w:noProof/>
              <w:highlight w:val="yellow"/>
            </w:rPr>
            <w:t>«</w:t>
          </w:r>
          <w:r w:rsidR="0079741D" w:rsidRPr="003A1B12">
            <w:rPr>
              <w:rStyle w:val="aff9"/>
              <w:noProof/>
              <w:highlight w:val="yellow"/>
            </w:rPr>
            <w:t>36</w:t>
          </w:r>
          <w:r w:rsidR="0003406A" w:rsidRPr="003A1B12">
            <w:rPr>
              <w:rStyle w:val="aff9"/>
              <w:noProof/>
              <w:highlight w:val="yellow"/>
            </w:rPr>
            <w:t>»</w:t>
          </w:r>
          <w:r w:rsidR="006A44F6" w:rsidRPr="003A1B12">
            <w:rPr>
              <w:rStyle w:val="aff9"/>
              <w:highlight w:val="yellow"/>
            </w:rPr>
            <w:fldChar w:fldCharType="end"/>
          </w:r>
        </w:sdtContent>
      </w:sdt>
      <w:permEnd w:id="976433896"/>
      <w:r w:rsidR="004569F3" w:rsidRPr="003A1B12">
        <w:rPr>
          <w:highlight w:val="yellow"/>
        </w:rPr>
        <w:t xml:space="preserve"> месяц</w:t>
      </w:r>
      <w:r w:rsidR="00EB133F" w:rsidRPr="003A1B12">
        <w:rPr>
          <w:highlight w:val="yellow"/>
        </w:rPr>
        <w:t>ев</w:t>
      </w:r>
      <w:r w:rsidR="004569F3">
        <w:t xml:space="preserve"> </w:t>
      </w:r>
      <w:r w:rsidR="001F6AD1" w:rsidRPr="001F6AD1">
        <w:t>до дня размещения закупки</w:t>
      </w:r>
      <w:r w:rsidR="0006010B">
        <w:t>;</w:t>
      </w:r>
    </w:p>
    <w:p w14:paraId="08DA348D" w14:textId="5EABDCB0" w:rsidR="00C07F23" w:rsidRPr="003A1B12" w:rsidRDefault="004A0978" w:rsidP="000758E4">
      <w:pPr>
        <w:pStyle w:val="a0"/>
        <w:rPr>
          <w:highlight w:val="yellow"/>
        </w:rPr>
      </w:pPr>
      <w:r>
        <w:t>Представленные договоры</w:t>
      </w:r>
      <w:r w:rsidR="001C2ACB">
        <w:t xml:space="preserve"> </w:t>
      </w:r>
      <w:r w:rsidR="00F467EE" w:rsidRPr="00F467EE">
        <w:t xml:space="preserve">отвечают требованиям, установленным соответствующими критериями оценки заявок на участие в закупке </w:t>
      </w:r>
      <w:r w:rsidR="00F467EE">
        <w:t xml:space="preserve">и </w:t>
      </w:r>
      <w:r w:rsidR="001C2ACB">
        <w:t>являются аналогичными предмету закупки</w:t>
      </w:r>
      <w:r w:rsidR="00CF0DFD">
        <w:t xml:space="preserve">, а </w:t>
      </w:r>
      <w:r w:rsidR="00CF0DFD" w:rsidRPr="003A1B12">
        <w:rPr>
          <w:highlight w:val="yellow"/>
        </w:rPr>
        <w:t>именно</w:t>
      </w:r>
      <w:r w:rsidR="00F467EE" w:rsidRPr="003A1B12">
        <w:rPr>
          <w:highlight w:val="yellow"/>
        </w:rPr>
        <w:t>:</w:t>
      </w:r>
      <w:r w:rsidR="000758E4" w:rsidRPr="003A1B12">
        <w:rPr>
          <w:highlight w:val="yellow"/>
        </w:rPr>
        <w:t xml:space="preserve"> </w:t>
      </w:r>
      <w:permStart w:id="2109080512" w:edGrp="everyone"/>
      <w:sdt>
        <w:sdtPr>
          <w:rPr>
            <w:rStyle w:val="aff9"/>
            <w:highlight w:val="yellow"/>
          </w:rPr>
          <w:alias w:val="Критерии аналогичности опыта"/>
          <w:tag w:val="Критерии аналогичности опыта"/>
          <w:id w:val="-1895188726"/>
          <w:placeholder>
            <w:docPart w:val="1322AC7ED93F4160955D5F618F045B2B"/>
          </w:placeholder>
          <w15:color w:val="FFFF00"/>
        </w:sdtPr>
        <w:sdtEndPr>
          <w:rPr>
            <w:rStyle w:val="aff9"/>
          </w:rPr>
        </w:sdtEndPr>
        <w:sdtContent>
          <w:r w:rsidR="00974B72" w:rsidRPr="003A1B12">
            <w:rPr>
              <w:rStyle w:val="aff9"/>
              <w:highlight w:val="yellow"/>
            </w:rPr>
            <w:fldChar w:fldCharType="begin"/>
          </w:r>
          <w:r w:rsidR="00974B72" w:rsidRPr="003A1B12">
            <w:rPr>
              <w:rStyle w:val="aff9"/>
              <w:highlight w:val="yellow"/>
            </w:rPr>
            <w:instrText xml:space="preserve"> MERGEFIELD "Критерии_аналогичности_опыта" </w:instrText>
          </w:r>
          <w:r w:rsidR="00974B72" w:rsidRPr="003A1B12">
            <w:rPr>
              <w:rStyle w:val="aff9"/>
              <w:highlight w:val="yellow"/>
            </w:rPr>
            <w:fldChar w:fldCharType="separate"/>
          </w:r>
          <w:r w:rsidR="0003406A" w:rsidRPr="003A1B12">
            <w:rPr>
              <w:rStyle w:val="aff9"/>
              <w:noProof/>
              <w:highlight w:val="yellow"/>
            </w:rPr>
            <w:t>«</w:t>
          </w:r>
          <w:r w:rsidR="00BF0479">
            <w:rPr>
              <w:rStyle w:val="aff9"/>
              <w:noProof/>
            </w:rPr>
            <w:t>очистка оборудования, сооружений на промышленных предприятиях</w:t>
          </w:r>
          <w:r w:rsidR="0003406A" w:rsidRPr="003A1B12">
            <w:rPr>
              <w:rStyle w:val="aff9"/>
              <w:noProof/>
              <w:highlight w:val="yellow"/>
            </w:rPr>
            <w:t>»</w:t>
          </w:r>
          <w:r w:rsidR="00974B72" w:rsidRPr="003A1B12">
            <w:rPr>
              <w:rStyle w:val="aff9"/>
              <w:highlight w:val="yellow"/>
            </w:rPr>
            <w:fldChar w:fldCharType="end"/>
          </w:r>
        </w:sdtContent>
      </w:sdt>
      <w:permEnd w:id="2109080512"/>
      <w:r w:rsidR="00C07F23" w:rsidRPr="003A1B12">
        <w:rPr>
          <w:highlight w:val="yellow"/>
        </w:rPr>
        <w:t>.</w:t>
      </w:r>
    </w:p>
    <w:p w14:paraId="361EB6AD" w14:textId="77777777" w:rsidR="00590A6F" w:rsidRDefault="00590A6F" w:rsidP="00590A6F">
      <w:pPr>
        <w:pStyle w:val="a0"/>
      </w:pPr>
      <w:r w:rsidRPr="000759B9">
        <w:t>Представленные договоры, были исполнены участником закупки в качестве</w:t>
      </w:r>
      <w:r>
        <w:t xml:space="preserve"> </w:t>
      </w:r>
      <w:r w:rsidRPr="000759B9">
        <w:rPr>
          <w:rStyle w:val="aff9"/>
          <w:noProof/>
        </w:rPr>
        <w:fldChar w:fldCharType="begin"/>
      </w:r>
      <w:r w:rsidRPr="000759B9">
        <w:rPr>
          <w:rStyle w:val="aff9"/>
          <w:noProof/>
        </w:rPr>
        <w:instrText xml:space="preserve"> MERGEFIELD ДоговорыСубподряда </w:instrText>
      </w:r>
      <w:r w:rsidRPr="000759B9">
        <w:rPr>
          <w:rStyle w:val="aff9"/>
          <w:noProof/>
        </w:rPr>
        <w:fldChar w:fldCharType="separate"/>
      </w:r>
      <w:r w:rsidR="0003406A">
        <w:rPr>
          <w:rStyle w:val="aff9"/>
          <w:noProof/>
        </w:rPr>
        <w:t>«ДоговорыСубподряда»</w:t>
      </w:r>
      <w:r w:rsidRPr="000759B9">
        <w:rPr>
          <w:rStyle w:val="aff9"/>
          <w:noProof/>
        </w:rPr>
        <w:fldChar w:fldCharType="end"/>
      </w:r>
      <w:r>
        <w:t>.</w:t>
      </w:r>
    </w:p>
    <w:p w14:paraId="5352E031" w14:textId="77777777" w:rsidR="00E7405D" w:rsidRDefault="00E7405D" w:rsidP="00E7405D">
      <w:pPr>
        <w:pStyle w:val="111"/>
      </w:pPr>
      <w:r w:rsidRPr="001E7890">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14:paraId="2D6F8D5F" w14:textId="77777777"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14:paraId="2B8F39A0" w14:textId="77777777" w:rsidR="008B7E5B" w:rsidRDefault="00D8017A" w:rsidP="005435C0">
      <w:pPr>
        <w:pStyle w:val="113"/>
        <w:keepNext/>
      </w:pPr>
      <w:r>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298E89FFEE384181BA2DD2FB0450FD9B"/>
        </w:placeholder>
        <w15:color w:val="00CCFF"/>
        <w:docPartList>
          <w:docPartGallery w:val="Quick Parts"/>
          <w:docPartCategory w:val="Документация о закупке: сравнение цен"/>
        </w:docPartList>
      </w:sdtPr>
      <w:sdtEndPr/>
      <w:sdtContent>
        <w:p w14:paraId="30A266DF" w14:textId="77777777" w:rsidR="00A441DD" w:rsidRDefault="00A441DD" w:rsidP="006909D6">
          <w:pPr>
            <w:pStyle w:val="111"/>
          </w:pPr>
          <w:r>
            <w:t>Ценовые предложения сравниваются без учета НДС.</w:t>
          </w:r>
        </w:p>
        <w:p w14:paraId="6151583E" w14:textId="77777777" w:rsidR="00173337" w:rsidRPr="00350494" w:rsidRDefault="00A441DD" w:rsidP="00867EE3">
          <w:pPr>
            <w:pStyle w:val="111"/>
          </w:pPr>
          <w: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sdt>
      <w:sdtPr>
        <w:alias w:val="Приоритет РФ"/>
        <w:tag w:val="Приоритет РФ"/>
        <w:id w:val="-2081127672"/>
        <w:lock w:val="sdtLocked"/>
        <w:placeholder>
          <w:docPart w:val="298E89FFEE384181BA2DD2FB0450FD9B"/>
        </w:placeholder>
        <w15:color w:val="00CCFF"/>
        <w:docPartList>
          <w:docPartGallery w:val="Quick Parts"/>
          <w:docPartCategory w:val="Документация о закупке: приоритет РФ"/>
        </w:docPartList>
      </w:sdtPr>
      <w:sdtEndPr/>
      <w:sdtContent>
        <w:p w14:paraId="08B33D8F" w14:textId="77777777" w:rsidR="00A441DD" w:rsidRPr="00173337" w:rsidRDefault="00A441DD" w:rsidP="006909D6">
          <w:pPr>
            <w:pStyle w:val="111"/>
          </w:pPr>
          <w:r w:rsidRPr="00173337">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(при этом договор заключается по цене договора, предложенной участником в заявке на участие в закупке).</w:t>
          </w:r>
        </w:p>
        <w:p w14:paraId="5F4D542A" w14:textId="77777777" w:rsidR="00173337" w:rsidRPr="00173337" w:rsidRDefault="00A441DD" w:rsidP="00173337">
          <w:pPr>
            <w:pStyle w:val="111"/>
          </w:pPr>
          <w:r w:rsidRPr="00173337">
            <w:t xml:space="preserve">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в заявке на участие в закупке, при которой победитель закупки определяется на основе критериев оценки и сопоставления заявок на участие в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 и в заявке на участие в закупке, при которой определение победителя проводится путем снижения НМЦД, указанной в извещении о закупке, на «шаг»,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 цена единицы каждого товара, работы, услуги определяется как произведение НМЦ цены единицы товара, работы, услуги, указанной в </w:t>
          </w:r>
          <w:r w:rsidRPr="00173337">
            <w:lastRenderedPageBreak/>
            <w:t>документации о закупке, на коэффициент изменения НМЦД по результатам проведения закупки, определяемый как результат деления цены договора, по которой заключается договор, на НМЦД.</w:t>
          </w:r>
        </w:p>
      </w:sdtContent>
    </w:sdt>
    <w:p w14:paraId="34A2B875" w14:textId="77777777" w:rsidR="00173337" w:rsidRPr="00173337" w:rsidRDefault="00173337" w:rsidP="00173337">
      <w:pPr>
        <w:pStyle w:val="111"/>
      </w:pPr>
      <w:r w:rsidRPr="00173337">
        <w:t>Участник закупки относится к российским или иностранным лицам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618B3B3E" w14:textId="77777777" w:rsidR="00173337" w:rsidRPr="00173337" w:rsidRDefault="00173337" w:rsidP="00173337">
      <w:pPr>
        <w:pStyle w:val="111"/>
      </w:pPr>
      <w:r w:rsidRPr="00173337">
        <w:t>Страна происхождения поставляемой продукции</w:t>
      </w:r>
      <w:r w:rsidR="002B3FFA">
        <w:t xml:space="preserve"> определяется</w:t>
      </w:r>
      <w:r w:rsidRPr="00173337">
        <w:t xml:space="preserve"> на основании сведений, содержащихся в заявке на участие в закупке, представленной участником закупки, с которым заключается договор.</w:t>
      </w:r>
    </w:p>
    <w:p w14:paraId="356C9217" w14:textId="77777777" w:rsidR="00173337" w:rsidRPr="00173337" w:rsidRDefault="00173337" w:rsidP="00173337">
      <w:pPr>
        <w:pStyle w:val="111"/>
      </w:pPr>
      <w:r w:rsidRPr="00173337">
        <w:t>Приоритет</w:t>
      </w:r>
      <w:r w:rsidR="00421276">
        <w:t xml:space="preserve"> продукции российского происхождения</w:t>
      </w:r>
      <w:r w:rsidRPr="00173337">
        <w:t xml:space="preserve"> не предоставляется, если:</w:t>
      </w:r>
    </w:p>
    <w:p w14:paraId="212D4AA8" w14:textId="77777777" w:rsidR="00173337" w:rsidRPr="00173337" w:rsidRDefault="00173337" w:rsidP="002D3C4F">
      <w:pPr>
        <w:pStyle w:val="a0"/>
      </w:pPr>
      <w:r w:rsidRPr="00173337">
        <w:t>Закупка признана несостоявшейся и договор заключается с единственным участником закупки;</w:t>
      </w:r>
    </w:p>
    <w:p w14:paraId="6195E1C0" w14:textId="77777777" w:rsidR="00173337" w:rsidRPr="00173337" w:rsidRDefault="00173337" w:rsidP="002D3C4F">
      <w:pPr>
        <w:pStyle w:val="a0"/>
      </w:pPr>
      <w:r w:rsidRPr="00173337">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14:paraId="4E0270F8" w14:textId="77777777" w:rsidR="00173337" w:rsidRPr="00173337" w:rsidRDefault="00173337" w:rsidP="002D3C4F">
      <w:pPr>
        <w:pStyle w:val="a0"/>
      </w:pPr>
      <w:r w:rsidRPr="00173337">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14:paraId="4EB4BB5A" w14:textId="77777777" w:rsidR="00173337" w:rsidRPr="00173337" w:rsidRDefault="00173337" w:rsidP="002D3C4F">
      <w:pPr>
        <w:pStyle w:val="a0"/>
      </w:pPr>
      <w:r w:rsidRPr="00173337">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14:paraId="06843CB2" w14:textId="77777777" w:rsidR="00A35505" w:rsidRPr="0060461C" w:rsidRDefault="00173337" w:rsidP="002D3C4F">
      <w:pPr>
        <w:pStyle w:val="a0"/>
      </w:pPr>
      <w:r w:rsidRPr="00173337">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НМЦД,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w:t>
      </w:r>
      <w:r w:rsidR="00A35505">
        <w:t>.</w:t>
      </w:r>
    </w:p>
    <w:p w14:paraId="1A1939B4" w14:textId="77777777" w:rsidR="00CF04BF" w:rsidRDefault="00394E9E" w:rsidP="00CF04BF">
      <w:pPr>
        <w:pStyle w:val="113"/>
      </w:pPr>
      <w:r>
        <w:t>Сопоставление и оценка заявок на участие в закупке</w:t>
      </w:r>
    </w:p>
    <w:sdt>
      <w:sdtPr>
        <w:rPr>
          <w:sz w:val="16"/>
        </w:rPr>
        <w:alias w:val="Способ сопоставления заявок"/>
        <w:tag w:val="Способ сопоставления заявок"/>
        <w:id w:val="1548023644"/>
        <w:lock w:val="sdtLocked"/>
        <w:placeholder>
          <w:docPart w:val="C5D8B1D9ADE24861A4337F4AA5BC2C62"/>
        </w:placeholder>
        <w15:color w:val="00CCFF"/>
        <w:docPartList>
          <w:docPartGallery w:val="Quick Parts"/>
          <w:docPartCategory w:val="Документация о закупке: способы сопоставления заявок"/>
        </w:docPartList>
      </w:sdtPr>
      <w:sdtEndPr/>
      <w:sdtContent>
        <w:p w14:paraId="54C77B57" w14:textId="77777777" w:rsidR="00A441DD" w:rsidRDefault="00A441DD" w:rsidP="00170122">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14:paraId="03D3A75A" w14:textId="77777777" w:rsidR="00A441DD" w:rsidRDefault="00A441DD" w:rsidP="00170122">
          <w:pPr>
            <w:pStyle w:val="111"/>
          </w:pPr>
          <w:r>
            <w:t>Рейтинги, присвоенные заявке на участие в закупке относительно критериев оценки, суммируются, образуя общий рейтинг заявки на участие в закупке (скоринг).</w:t>
          </w:r>
        </w:p>
        <w:p w14:paraId="69C7ED00" w14:textId="77777777" w:rsidR="00A441DD" w:rsidRDefault="00A441DD" w:rsidP="000110FD">
          <w:pPr>
            <w:pStyle w:val="111"/>
          </w:pPr>
          <w:r>
            <w:t>Заявка на участие в закупке, имеющая наибольший общий рейтинг, представляет собой лучшие условия исполнения договора.</w:t>
          </w:r>
        </w:p>
        <w:sdt>
          <w:sdtPr>
            <w:rPr>
              <w:sz w:val="16"/>
            </w:rPr>
            <w:alias w:val="Способ оценки"/>
            <w:tag w:val="Способ оценки"/>
            <w:id w:val="-242179920"/>
            <w:lock w:val="sdtLocked"/>
            <w:placeholder>
              <w:docPart w:val="298E89FFEE384181BA2DD2FB0450FD9B"/>
            </w:placeholder>
            <w15:color w:val="00CCFF"/>
            <w:docPartList>
              <w:docPartGallery w:val="Quick Parts"/>
              <w:docPartCategory w:val="Документация о закупке: способы оценки"/>
            </w:docPartList>
          </w:sdtPr>
          <w:sdtEndPr/>
          <w:sdtContent>
            <w:p w14:paraId="35DC19E1" w14:textId="77777777" w:rsidR="00CF04BF" w:rsidRPr="008C652A" w:rsidRDefault="00A441DD" w:rsidP="008C652A">
              <w:pPr>
                <w:pStyle w:val="111"/>
                <w:rPr>
                  <w:sz w:val="16"/>
                </w:rPr>
              </w:pPr>
              <w:r>
                <w:t>Заявки на участие в закупке оцениваются относительно критериев, указанных в таблице критериев оценки</w:t>
              </w:r>
              <w:r w:rsidR="008C652A">
                <w:t xml:space="preserve"> (приложение к документации о закупке)</w:t>
              </w:r>
              <w:r>
                <w:t>.</w:t>
              </w:r>
            </w:p>
          </w:sdtContent>
        </w:sdt>
      </w:sdtContent>
    </w:sdt>
    <w:p w14:paraId="57D99066" w14:textId="77777777" w:rsidR="0023140C" w:rsidRDefault="0023140C" w:rsidP="0023140C">
      <w:pPr>
        <w:pStyle w:val="110"/>
        <w:numPr>
          <w:ilvl w:val="1"/>
          <w:numId w:val="1"/>
        </w:numPr>
      </w:pPr>
      <w:r>
        <w:t>Переторжка</w:t>
      </w:r>
    </w:p>
    <w:sdt>
      <w:sdtPr>
        <w:alias w:val="Переторжка"/>
        <w:tag w:val="Переторжка"/>
        <w:id w:val="943419063"/>
        <w:lock w:val="sdtLocked"/>
        <w:placeholder>
          <w:docPart w:val="C6FDD7BB42004A2BADE9BAAB5F4079B6"/>
        </w:placeholder>
        <w15:color w:val="00CCFF"/>
        <w:docPartList>
          <w:docPartGallery w:val="Quick Parts"/>
          <w:docPartCategory w:val="Документация о закупке: переторжка"/>
        </w:docPartList>
      </w:sdtPr>
      <w:sdtEndPr/>
      <w:sdtContent>
        <w:p w14:paraId="508573B8" w14:textId="77777777" w:rsidR="00A441DD" w:rsidRDefault="00A441DD" w:rsidP="006909D6">
          <w:pPr>
            <w:pStyle w:val="111"/>
          </w:pPr>
          <w:r>
            <w:t xml:space="preserve">Участники закупки, заявки которых не отклонены, вправе подавать дополнительное ценовое предложение. </w:t>
          </w:r>
        </w:p>
        <w:p w14:paraId="2AB52B71" w14:textId="77777777" w:rsidR="00A441DD" w:rsidRDefault="00A441DD" w:rsidP="006909D6">
          <w:pPr>
            <w:pStyle w:val="111"/>
          </w:pPr>
          <w:r>
            <w:t xml:space="preserve">Участник закупки может подать только одно дополнительное ценовое предложение. </w:t>
          </w:r>
        </w:p>
        <w:p w14:paraId="0350607A" w14:textId="77777777" w:rsidR="00A441DD" w:rsidRDefault="00A441DD" w:rsidP="006909D6">
          <w:pPr>
            <w:pStyle w:val="111"/>
          </w:pPr>
          <w:r>
            <w:t xml:space="preserve">Продолжительность приема дополнительных ценовых предложений составляет три часа. </w:t>
          </w:r>
        </w:p>
        <w:p w14:paraId="3D91D44E" w14:textId="77777777" w:rsidR="00A441DD" w:rsidRDefault="00A441DD" w:rsidP="006909D6">
          <w:pPr>
            <w:pStyle w:val="111"/>
          </w:pPr>
          <w:r>
            <w:t xml:space="preserve">Время начала переторжки устанавливается ЭТП. </w:t>
          </w:r>
        </w:p>
        <w:p w14:paraId="1E8A7FB8" w14:textId="77777777" w:rsidR="00A441DD" w:rsidRDefault="00A441DD" w:rsidP="006909D6">
          <w:pPr>
            <w:pStyle w:val="111"/>
          </w:pPr>
          <w:r>
            <w:t>В случае, если участником закупки не подано дополнительное ценовое предложений, предложение о цене договора, поданное этим участником в составе заявки на участие в закупке, признается окончательным.</w:t>
          </w:r>
        </w:p>
        <w:p w14:paraId="425275FC" w14:textId="77777777" w:rsidR="0023140C" w:rsidRDefault="00A441DD" w:rsidP="0023140C">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sdtContent>
    </w:sdt>
    <w:p w14:paraId="70850A9A" w14:textId="77777777" w:rsidR="001204D8" w:rsidRPr="002011D4" w:rsidRDefault="001204D8" w:rsidP="00055118">
      <w:pPr>
        <w:pStyle w:val="113"/>
      </w:pPr>
      <w:r w:rsidRPr="002011D4">
        <w:t>Ранжирование заявок</w:t>
      </w:r>
      <w:r w:rsidR="00690492" w:rsidRPr="002011D4">
        <w:t>, подведение итогов</w:t>
      </w:r>
    </w:p>
    <w:p w14:paraId="3AF4AFC8" w14:textId="77777777" w:rsidR="001204D8" w:rsidRDefault="001204D8" w:rsidP="001204D8">
      <w:pPr>
        <w:pStyle w:val="111"/>
      </w:pPr>
      <w:r>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rsidR="00257785">
        <w:t>, запроса котировок</w:t>
      </w:r>
      <w:r w:rsidR="00CE389C">
        <w:t>)</w:t>
      </w:r>
      <w:r>
        <w:t>.</w:t>
      </w:r>
    </w:p>
    <w:p w14:paraId="58084C9E" w14:textId="77777777"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rsidR="00257785">
        <w:t>, запроса котировок</w:t>
      </w:r>
      <w:r w:rsidR="00CE389C">
        <w:t>)</w:t>
      </w:r>
      <w:r>
        <w:t>.</w:t>
      </w:r>
    </w:p>
    <w:sdt>
      <w:sdtPr>
        <w:alias w:val="Разрешение коллизии равного рейтинга"/>
        <w:tag w:val="Жребий"/>
        <w:id w:val="-830516596"/>
        <w:lock w:val="sdtLocked"/>
        <w:placeholder>
          <w:docPart w:val="298E89FFEE384181BA2DD2FB0450FD9B"/>
        </w:placeholder>
        <w15:color w:val="00CCFF"/>
        <w:docPartList>
          <w:docPartGallery w:val="Quick Parts"/>
          <w:docPartCategory w:val="Документация о закупке: разрешение коллизии равного рейтинга"/>
        </w:docPartList>
      </w:sdtPr>
      <w:sdtEndPr/>
      <w:sdtContent>
        <w:p w14:paraId="517035BE" w14:textId="77777777" w:rsidR="000943A0" w:rsidRDefault="00A441DD"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p w14:paraId="58CAACE3" w14:textId="77777777" w:rsidR="00AC36BB" w:rsidRPr="000C178B" w:rsidRDefault="00AC36BB" w:rsidP="00AC36BB">
          <w:pPr>
            <w:pStyle w:val="111"/>
          </w:pPr>
          <w:r w:rsidRPr="000C178B">
            <w:t>Конкурентная закупка признается несостоявшейся в целом или в части лота закупки, если выполняется какое-либо из нижеперечисленных условий:</w:t>
          </w:r>
        </w:p>
        <w:p w14:paraId="72576BC2" w14:textId="77777777" w:rsidR="00AC36BB" w:rsidRPr="000C178B" w:rsidRDefault="00ED12F5" w:rsidP="005E49BE">
          <w:pPr>
            <w:pStyle w:val="a0"/>
          </w:pPr>
          <w:r>
            <w:t>Не подано ни одной заявки или подана одна заявка</w:t>
          </w:r>
          <w:r w:rsidR="005E49BE">
            <w:t>;</w:t>
          </w:r>
        </w:p>
        <w:p w14:paraId="1ECDF5E1" w14:textId="77777777" w:rsidR="00AC36BB" w:rsidRDefault="00ED12F5" w:rsidP="005E49BE">
          <w:pPr>
            <w:pStyle w:val="a0"/>
          </w:pPr>
          <w:r>
            <w:t>Все заявки не допущены или допущена одна заявка</w:t>
          </w:r>
          <w:r w:rsidR="005E49BE">
            <w:t>;</w:t>
          </w:r>
        </w:p>
        <w:p w14:paraId="5E5E6AB7" w14:textId="77777777" w:rsidR="00DE7FD9" w:rsidRPr="005E49BE" w:rsidRDefault="00ED12F5" w:rsidP="005E49BE">
          <w:pPr>
            <w:pStyle w:val="a0"/>
          </w:pPr>
          <w:r>
            <w:t>П</w:t>
          </w:r>
          <w:r w:rsidR="00AC36BB" w:rsidRPr="000C178B">
            <w:t>обедитель уклонился от заключения договора.</w:t>
          </w:r>
        </w:p>
      </w:sdtContent>
    </w:sdt>
    <w:p w14:paraId="6730CE3D" w14:textId="77777777" w:rsidR="00B17350" w:rsidRDefault="00B17350" w:rsidP="00863567">
      <w:pPr>
        <w:pStyle w:val="113"/>
      </w:pPr>
      <w:r>
        <w:t>Заключение договора</w:t>
      </w:r>
    </w:p>
    <w:p w14:paraId="5664D93E" w14:textId="77777777"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14:paraId="75EF0C9E" w14:textId="77777777"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14:paraId="6EC3F538" w14:textId="77777777" w:rsidR="00782138" w:rsidRDefault="00782138" w:rsidP="00782138">
      <w:pPr>
        <w:pStyle w:val="111"/>
      </w:pPr>
      <w:r w:rsidRPr="00782138">
        <w:t>В случае непредставления победителем, иным участником, с которым заключается договор, обеспечения исполнения договора, в случае наличия такого требования в документации о закупке, в сроки, указанные в документации о закупке, победитель, иной участник считаются уклонившимися от заключения договора.</w:t>
      </w:r>
    </w:p>
    <w:p w14:paraId="6EA34DDE" w14:textId="77777777" w:rsidR="009C591C" w:rsidRDefault="00BA23A0" w:rsidP="009C591C">
      <w:pPr>
        <w:pStyle w:val="111"/>
      </w:pPr>
      <w:r>
        <w:lastRenderedPageBreak/>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t>.</w:t>
      </w:r>
    </w:p>
    <w:p w14:paraId="09EF267A" w14:textId="77777777" w:rsidR="003438C4" w:rsidRDefault="003438C4" w:rsidP="00890A01">
      <w:pPr>
        <w:pStyle w:val="111"/>
      </w:pPr>
      <w:r>
        <w:t>При заключении договора его цена не может превышать НМЦД.</w:t>
      </w:r>
    </w:p>
    <w:p w14:paraId="36A3CE4B" w14:textId="77777777" w:rsidR="00743B9E" w:rsidRDefault="00D4384F" w:rsidP="00890A01">
      <w:pPr>
        <w:pStyle w:val="111"/>
      </w:pPr>
      <w:r>
        <w:t>Проект</w:t>
      </w:r>
      <w:r w:rsidR="00743B9E">
        <w:t xml:space="preserve"> договора обязател</w:t>
      </w:r>
      <w:r w:rsidR="00F20B6A">
        <w:t>ен</w:t>
      </w:r>
      <w:r w:rsidR="00743B9E">
        <w:t xml:space="preserve"> как по существу </w:t>
      </w:r>
      <w:r w:rsidR="00CC7B0D">
        <w:t>определенных</w:t>
      </w:r>
      <w:r w:rsidR="00B13DF4">
        <w:t xml:space="preserve"> в нем</w:t>
      </w:r>
      <w:r w:rsidR="00CC7B0D">
        <w:t xml:space="preserve"> условий</w:t>
      </w:r>
      <w:r w:rsidR="00294295">
        <w:t>, так и по форме.</w:t>
      </w:r>
    </w:p>
    <w:sdt>
      <w:sdtPr>
        <w:alias w:val="Заключение договора"/>
        <w:tag w:val="Заключение договора"/>
        <w:id w:val="1028451099"/>
        <w:lock w:val="sdtLocked"/>
        <w:placeholder>
          <w:docPart w:val="298E89FFEE384181BA2DD2FB0450FD9B"/>
        </w:placeholder>
        <w15:color w:val="00CCFF"/>
        <w:docPartList>
          <w:docPartGallery w:val="Quick Parts"/>
          <w:docPartCategory w:val="Документация о закупке: договоры"/>
        </w:docPartList>
      </w:sdtPr>
      <w:sdtEndPr/>
      <w:sdtContent>
        <w:p w14:paraId="452DE106" w14:textId="77777777" w:rsidR="00782138" w:rsidRDefault="00A441DD" w:rsidP="00F21E0E">
          <w:pPr>
            <w:pStyle w:val="111"/>
          </w:pPr>
          <w: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 и подписанный усиленной электронной подписью указанного лица.</w:t>
          </w:r>
        </w:p>
        <w:p w14:paraId="0C1E6B7D" w14:textId="77777777" w:rsidR="00173337" w:rsidRDefault="00782138" w:rsidP="00782138">
          <w:pPr>
            <w:pStyle w:val="111"/>
          </w:pPr>
          <w:r w:rsidRPr="00782138">
            <w:t xml:space="preserve">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Заказчика (Общим собранием акционеров, Советом директоров и т.п.), договор с Победителем заключается только после такого согласования (одобрения, утверждения), а указанный в п. </w:t>
          </w:r>
          <w:r w:rsidRPr="00782138">
            <w:rPr>
              <w:b/>
            </w:rPr>
            <w:t>7.12.7</w:t>
          </w:r>
          <w:r w:rsidRPr="00782138">
            <w:t xml:space="preserve"> срок отсчитывается после получения такого согласования (одобрения, утверждения).</w:t>
          </w:r>
        </w:p>
      </w:sdtContent>
    </w:sdt>
    <w:p w14:paraId="060E58C1" w14:textId="77777777" w:rsidR="00B02832" w:rsidRDefault="00B02832" w:rsidP="00B02832">
      <w:pPr>
        <w:pStyle w:val="111"/>
      </w:pPr>
      <w:r w:rsidRPr="00B02832">
        <w:t>На момент заключения договора участник закупки должен обладать достаточными кадровыми и материальными ресурсами в рамках требований документации о закупке и законодательства.</w:t>
      </w:r>
    </w:p>
    <w:p w14:paraId="3955F556" w14:textId="77777777" w:rsidR="003166F5" w:rsidRDefault="007D3ED1" w:rsidP="00F83D4A">
      <w:pPr>
        <w:pStyle w:val="111"/>
      </w:pPr>
      <w:r>
        <w:t xml:space="preserve">При </w:t>
      </w:r>
      <w:r w:rsidRPr="00F83D4A">
        <w:t>исполнении</w:t>
      </w:r>
      <w:r>
        <w:t xml:space="preserve">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14:paraId="528E6BCF" w14:textId="77777777" w:rsidR="00747927" w:rsidRPr="00747927" w:rsidRDefault="00747927" w:rsidP="00747927">
      <w:pPr>
        <w:rPr>
          <w:lang w:eastAsia="ru-RU"/>
        </w:rPr>
      </w:pPr>
    </w:p>
    <w:p w14:paraId="4BC37675" w14:textId="77777777" w:rsidR="00747927" w:rsidRPr="00747927" w:rsidRDefault="00747927" w:rsidP="00747927">
      <w:pPr>
        <w:rPr>
          <w:lang w:eastAsia="ru-RU"/>
        </w:rPr>
      </w:pPr>
    </w:p>
    <w:p w14:paraId="4A90554C" w14:textId="77777777" w:rsidR="00747927" w:rsidRDefault="00747927" w:rsidP="00747927">
      <w:pPr>
        <w:rPr>
          <w:rFonts w:eastAsia="Times New Roman" w:cs="Arial"/>
          <w:color w:val="000000" w:themeColor="text1"/>
          <w:lang w:eastAsia="ru-RU"/>
        </w:rPr>
      </w:pPr>
    </w:p>
    <w:p w14:paraId="2D8AB95D" w14:textId="683BB736" w:rsidR="00747927" w:rsidRDefault="00747927" w:rsidP="00747927">
      <w:pPr>
        <w:tabs>
          <w:tab w:val="left" w:pos="7320"/>
        </w:tabs>
        <w:rPr>
          <w:rFonts w:eastAsia="Times New Roman" w:cs="Arial"/>
          <w:color w:val="000000" w:themeColor="text1"/>
          <w:lang w:eastAsia="ru-RU"/>
        </w:rPr>
      </w:pPr>
      <w:r>
        <w:rPr>
          <w:rFonts w:eastAsia="Times New Roman" w:cs="Arial"/>
          <w:color w:val="000000" w:themeColor="text1"/>
          <w:lang w:eastAsia="ru-RU"/>
        </w:rPr>
        <w:tab/>
      </w:r>
    </w:p>
    <w:p w14:paraId="6F6F9C62" w14:textId="2624AE34" w:rsidR="00747927" w:rsidRPr="00747927" w:rsidRDefault="00747927" w:rsidP="00747927">
      <w:pPr>
        <w:tabs>
          <w:tab w:val="left" w:pos="7320"/>
        </w:tabs>
        <w:rPr>
          <w:lang w:eastAsia="ru-RU"/>
        </w:rPr>
        <w:sectPr w:rsidR="00747927" w:rsidRPr="00747927" w:rsidSect="006D6DA8">
          <w:pgSz w:w="11906" w:h="16838"/>
          <w:pgMar w:top="851" w:right="1701" w:bottom="1418" w:left="1701" w:header="709" w:footer="709" w:gutter="0"/>
          <w:cols w:space="708"/>
          <w:docGrid w:linePitch="360"/>
        </w:sectPr>
      </w:pPr>
      <w:r>
        <w:rPr>
          <w:lang w:eastAsia="ru-RU"/>
        </w:rPr>
        <w:tab/>
      </w:r>
    </w:p>
    <w:tbl>
      <w:tblPr>
        <w:tblStyle w:val="aff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70"/>
      </w:tblGrid>
      <w:tr w:rsidR="003166F5" w14:paraId="55A08695" w14:textId="77777777" w:rsidTr="001C0A50">
        <w:tc>
          <w:tcPr>
            <w:tcW w:w="14270" w:type="dxa"/>
            <w:vAlign w:val="bottom"/>
          </w:tcPr>
          <w:p w14:paraId="27CF4541" w14:textId="77777777" w:rsidR="003166F5" w:rsidRDefault="003166F5" w:rsidP="001C0A50">
            <w:pPr>
              <w:pStyle w:val="111"/>
              <w:numPr>
                <w:ilvl w:val="0"/>
                <w:numId w:val="0"/>
              </w:numPr>
              <w:jc w:val="right"/>
            </w:pPr>
            <w:bookmarkStart w:id="23" w:name="_Hlk74636283"/>
            <w:r>
              <w:lastRenderedPageBreak/>
              <w:t xml:space="preserve">Приложение </w:t>
            </w:r>
          </w:p>
        </w:tc>
      </w:tr>
      <w:tr w:rsidR="003166F5" w14:paraId="6B8F7D5F" w14:textId="77777777" w:rsidTr="001C0A50">
        <w:tc>
          <w:tcPr>
            <w:tcW w:w="14270" w:type="dxa"/>
            <w:vAlign w:val="bottom"/>
          </w:tcPr>
          <w:p w14:paraId="0A57F645" w14:textId="7FFE4C2E" w:rsidR="003166F5" w:rsidRPr="00D10358" w:rsidRDefault="009916FD" w:rsidP="001C0A50">
            <w:pPr>
              <w:pStyle w:val="1"/>
              <w:jc w:val="left"/>
            </w:pPr>
            <w:bookmarkStart w:id="24" w:name="_Toc74635815"/>
            <w:bookmarkStart w:id="25" w:name="_Toc143602467"/>
            <w:r>
              <w:t>8.</w:t>
            </w:r>
            <w:r w:rsidR="003166F5">
              <w:t>Критерии оценки заявок</w:t>
            </w:r>
            <w:bookmarkEnd w:id="24"/>
            <w:bookmarkEnd w:id="25"/>
          </w:p>
        </w:tc>
      </w:tr>
    </w:tbl>
    <w:p w14:paraId="7AC98A36" w14:textId="77777777" w:rsidR="003166F5" w:rsidRDefault="003166F5" w:rsidP="003166F5">
      <w:pPr>
        <w:pStyle w:val="111"/>
        <w:numPr>
          <w:ilvl w:val="0"/>
          <w:numId w:val="0"/>
        </w:numPr>
        <w:rPr>
          <w:lang w:val="en-US"/>
        </w:rPr>
      </w:pPr>
    </w:p>
    <w:tbl>
      <w:tblPr>
        <w:tblStyle w:val="affff9"/>
        <w:tblW w:w="15620" w:type="dxa"/>
        <w:tblInd w:w="-1001" w:type="dxa"/>
        <w:tblLayout w:type="fixed"/>
        <w:tblLook w:val="04A0" w:firstRow="1" w:lastRow="0" w:firstColumn="1" w:lastColumn="0" w:noHBand="0" w:noVBand="1"/>
      </w:tblPr>
      <w:tblGrid>
        <w:gridCol w:w="426"/>
        <w:gridCol w:w="1871"/>
        <w:gridCol w:w="4538"/>
        <w:gridCol w:w="2125"/>
        <w:gridCol w:w="1842"/>
        <w:gridCol w:w="3968"/>
        <w:gridCol w:w="850"/>
      </w:tblGrid>
      <w:tr w:rsidR="001F6AD1" w:rsidRPr="00A479B4" w14:paraId="1E3794BD" w14:textId="77777777" w:rsidTr="001F6AD1">
        <w:tc>
          <w:tcPr>
            <w:tcW w:w="426" w:type="dxa"/>
            <w:vAlign w:val="center"/>
          </w:tcPr>
          <w:p w14:paraId="20C83E9E" w14:textId="77777777" w:rsidR="001F6AD1" w:rsidRPr="00A479B4" w:rsidRDefault="001F6AD1" w:rsidP="00286809">
            <w:pPr>
              <w:pStyle w:val="111"/>
              <w:numPr>
                <w:ilvl w:val="0"/>
                <w:numId w:val="0"/>
              </w:numPr>
              <w:jc w:val="center"/>
              <w:rPr>
                <w:rFonts w:ascii="Times New Roman" w:hAnsi="Times New Roman" w:cs="Times New Roman"/>
                <w:sz w:val="22"/>
                <w:szCs w:val="22"/>
              </w:rPr>
            </w:pPr>
            <w:bookmarkStart w:id="26" w:name="_Hlk159407180"/>
            <w:r w:rsidRPr="00A479B4">
              <w:rPr>
                <w:rFonts w:ascii="Times New Roman" w:hAnsi="Times New Roman" w:cs="Times New Roman"/>
                <w:sz w:val="22"/>
                <w:szCs w:val="22"/>
              </w:rPr>
              <w:t>№</w:t>
            </w:r>
          </w:p>
        </w:tc>
        <w:tc>
          <w:tcPr>
            <w:tcW w:w="1871" w:type="dxa"/>
            <w:vAlign w:val="center"/>
          </w:tcPr>
          <w:p w14:paraId="3D16F6C2" w14:textId="77777777" w:rsidR="001F6AD1" w:rsidRPr="00A479B4" w:rsidRDefault="001F6AD1" w:rsidP="00286809">
            <w:pPr>
              <w:pStyle w:val="111"/>
              <w:numPr>
                <w:ilvl w:val="0"/>
                <w:numId w:val="0"/>
              </w:numPr>
              <w:jc w:val="center"/>
              <w:rPr>
                <w:rFonts w:ascii="Times New Roman" w:hAnsi="Times New Roman" w:cs="Times New Roman"/>
                <w:sz w:val="22"/>
                <w:szCs w:val="22"/>
              </w:rPr>
            </w:pPr>
            <w:r w:rsidRPr="00A479B4">
              <w:rPr>
                <w:rFonts w:ascii="Times New Roman" w:hAnsi="Times New Roman" w:cs="Times New Roman"/>
                <w:sz w:val="22"/>
                <w:szCs w:val="22"/>
              </w:rPr>
              <w:t>Критерии</w:t>
            </w:r>
          </w:p>
        </w:tc>
        <w:tc>
          <w:tcPr>
            <w:tcW w:w="4538" w:type="dxa"/>
            <w:vAlign w:val="center"/>
          </w:tcPr>
          <w:p w14:paraId="350555A1" w14:textId="77777777" w:rsidR="001F6AD1" w:rsidRPr="00A479B4" w:rsidRDefault="001F6AD1" w:rsidP="00286809">
            <w:pPr>
              <w:pStyle w:val="111"/>
              <w:numPr>
                <w:ilvl w:val="0"/>
                <w:numId w:val="0"/>
              </w:numPr>
              <w:jc w:val="center"/>
              <w:rPr>
                <w:rFonts w:ascii="Times New Roman" w:hAnsi="Times New Roman" w:cs="Times New Roman"/>
                <w:sz w:val="22"/>
                <w:szCs w:val="22"/>
              </w:rPr>
            </w:pPr>
            <w:r w:rsidRPr="00A479B4">
              <w:rPr>
                <w:rFonts w:ascii="Times New Roman" w:hAnsi="Times New Roman" w:cs="Times New Roman"/>
                <w:sz w:val="22"/>
                <w:szCs w:val="22"/>
              </w:rPr>
              <w:t>Предмет оценки</w:t>
            </w:r>
          </w:p>
        </w:tc>
        <w:tc>
          <w:tcPr>
            <w:tcW w:w="2125" w:type="dxa"/>
            <w:vAlign w:val="center"/>
          </w:tcPr>
          <w:p w14:paraId="28B2E392" w14:textId="77777777" w:rsidR="001F6AD1" w:rsidRPr="00A479B4" w:rsidRDefault="001F6AD1" w:rsidP="00286809">
            <w:pPr>
              <w:pStyle w:val="111"/>
              <w:numPr>
                <w:ilvl w:val="0"/>
                <w:numId w:val="0"/>
              </w:numPr>
              <w:jc w:val="center"/>
              <w:rPr>
                <w:rFonts w:ascii="Times New Roman" w:hAnsi="Times New Roman" w:cs="Times New Roman"/>
                <w:sz w:val="22"/>
                <w:szCs w:val="22"/>
              </w:rPr>
            </w:pPr>
            <w:r w:rsidRPr="00A479B4">
              <w:rPr>
                <w:rFonts w:ascii="Times New Roman" w:hAnsi="Times New Roman" w:cs="Times New Roman"/>
                <w:sz w:val="22"/>
                <w:szCs w:val="22"/>
              </w:rPr>
              <w:t>Предельный показатель</w:t>
            </w:r>
          </w:p>
        </w:tc>
        <w:tc>
          <w:tcPr>
            <w:tcW w:w="1842" w:type="dxa"/>
            <w:vAlign w:val="center"/>
          </w:tcPr>
          <w:p w14:paraId="71D128F5" w14:textId="77777777" w:rsidR="001F6AD1" w:rsidRPr="00A479B4" w:rsidRDefault="001F6AD1" w:rsidP="00286809">
            <w:pPr>
              <w:pStyle w:val="111"/>
              <w:numPr>
                <w:ilvl w:val="0"/>
                <w:numId w:val="0"/>
              </w:numPr>
              <w:jc w:val="center"/>
              <w:rPr>
                <w:rFonts w:ascii="Times New Roman" w:hAnsi="Times New Roman" w:cs="Times New Roman"/>
                <w:sz w:val="22"/>
                <w:szCs w:val="22"/>
              </w:rPr>
            </w:pPr>
            <w:r w:rsidRPr="00A479B4">
              <w:rPr>
                <w:rFonts w:ascii="Times New Roman" w:hAnsi="Times New Roman" w:cs="Times New Roman"/>
                <w:sz w:val="22"/>
                <w:szCs w:val="22"/>
              </w:rPr>
              <w:t>Предпочтительный показатель</w:t>
            </w:r>
          </w:p>
        </w:tc>
        <w:tc>
          <w:tcPr>
            <w:tcW w:w="3968" w:type="dxa"/>
            <w:vAlign w:val="center"/>
          </w:tcPr>
          <w:p w14:paraId="001D45CE" w14:textId="77777777" w:rsidR="001F6AD1" w:rsidRPr="00A479B4" w:rsidRDefault="001F6AD1" w:rsidP="00286809">
            <w:pPr>
              <w:pStyle w:val="111"/>
              <w:numPr>
                <w:ilvl w:val="0"/>
                <w:numId w:val="0"/>
              </w:numPr>
              <w:jc w:val="center"/>
              <w:rPr>
                <w:rFonts w:ascii="Times New Roman" w:hAnsi="Times New Roman" w:cs="Times New Roman"/>
                <w:sz w:val="22"/>
                <w:szCs w:val="22"/>
              </w:rPr>
            </w:pPr>
            <w:r w:rsidRPr="00A479B4">
              <w:rPr>
                <w:rFonts w:ascii="Times New Roman" w:hAnsi="Times New Roman" w:cs="Times New Roman"/>
                <w:sz w:val="22"/>
                <w:szCs w:val="22"/>
              </w:rPr>
              <w:t>Порядок оценки</w:t>
            </w:r>
          </w:p>
        </w:tc>
        <w:tc>
          <w:tcPr>
            <w:tcW w:w="850" w:type="dxa"/>
            <w:vAlign w:val="center"/>
          </w:tcPr>
          <w:p w14:paraId="7E0B9A9E" w14:textId="77777777" w:rsidR="001F6AD1" w:rsidRPr="00A479B4" w:rsidRDefault="001F6AD1" w:rsidP="00286809">
            <w:pPr>
              <w:pStyle w:val="111"/>
              <w:numPr>
                <w:ilvl w:val="0"/>
                <w:numId w:val="0"/>
              </w:numPr>
              <w:jc w:val="center"/>
              <w:rPr>
                <w:rFonts w:ascii="Times New Roman" w:hAnsi="Times New Roman" w:cs="Times New Roman"/>
                <w:sz w:val="22"/>
                <w:szCs w:val="22"/>
              </w:rPr>
            </w:pPr>
            <w:r w:rsidRPr="00A479B4">
              <w:rPr>
                <w:rFonts w:ascii="Times New Roman" w:hAnsi="Times New Roman" w:cs="Times New Roman"/>
                <w:sz w:val="22"/>
                <w:szCs w:val="22"/>
              </w:rPr>
              <w:t>Вес критерия</w:t>
            </w:r>
          </w:p>
        </w:tc>
      </w:tr>
      <w:tr w:rsidR="001F6AD1" w:rsidRPr="00A479B4" w14:paraId="05F63D3C" w14:textId="77777777" w:rsidTr="001F6AD1">
        <w:tc>
          <w:tcPr>
            <w:tcW w:w="426" w:type="dxa"/>
          </w:tcPr>
          <w:p w14:paraId="5551E9C1" w14:textId="77777777" w:rsidR="001F6AD1" w:rsidRPr="00A479B4" w:rsidRDefault="001F6AD1" w:rsidP="001F6AD1">
            <w:pPr>
              <w:pStyle w:val="111"/>
              <w:numPr>
                <w:ilvl w:val="0"/>
                <w:numId w:val="19"/>
              </w:numPr>
              <w:ind w:left="0" w:firstLine="0"/>
              <w:rPr>
                <w:rFonts w:ascii="Times New Roman" w:hAnsi="Times New Roman" w:cs="Times New Roman"/>
                <w:sz w:val="22"/>
                <w:szCs w:val="22"/>
              </w:rPr>
            </w:pPr>
          </w:p>
        </w:tc>
        <w:tc>
          <w:tcPr>
            <w:tcW w:w="1871" w:type="dxa"/>
          </w:tcPr>
          <w:p w14:paraId="42817BD0" w14:textId="5A574C90" w:rsidR="001F6AD1" w:rsidRPr="00A479B4" w:rsidRDefault="001F6AD1" w:rsidP="00286809">
            <w:pPr>
              <w:pStyle w:val="af4"/>
              <w:rPr>
                <w:rFonts w:ascii="Times New Roman" w:hAnsi="Times New Roman" w:cs="Times New Roman"/>
                <w:noProof/>
                <w:sz w:val="22"/>
                <w:szCs w:val="22"/>
                <w:lang w:val="en-US"/>
              </w:rPr>
            </w:pPr>
            <w:r w:rsidRPr="00A479B4">
              <w:rPr>
                <w:rFonts w:ascii="Times New Roman" w:hAnsi="Times New Roman" w:cs="Times New Roman"/>
                <w:noProof/>
                <w:sz w:val="22"/>
                <w:szCs w:val="22"/>
                <w:lang w:val="en-US"/>
              </w:rPr>
              <w:fldChar w:fldCharType="begin"/>
            </w:r>
            <w:r w:rsidRPr="00A479B4">
              <w:rPr>
                <w:rFonts w:ascii="Times New Roman" w:hAnsi="Times New Roman" w:cs="Times New Roman"/>
                <w:noProof/>
                <w:sz w:val="22"/>
                <w:szCs w:val="22"/>
                <w:lang w:val="en-US"/>
              </w:rPr>
              <w:instrText xml:space="preserve"> MERGEFIELD "Критерий_цена_договора" </w:instrText>
            </w:r>
            <w:r w:rsidRPr="00A479B4">
              <w:rPr>
                <w:rFonts w:ascii="Times New Roman" w:hAnsi="Times New Roman" w:cs="Times New Roman"/>
                <w:noProof/>
                <w:sz w:val="22"/>
                <w:szCs w:val="22"/>
                <w:lang w:val="en-US"/>
              </w:rPr>
              <w:fldChar w:fldCharType="separate"/>
            </w:r>
            <w:r w:rsidR="0003406A" w:rsidRPr="00A479B4">
              <w:rPr>
                <w:rFonts w:ascii="Times New Roman" w:hAnsi="Times New Roman" w:cs="Times New Roman"/>
                <w:noProof/>
                <w:sz w:val="22"/>
                <w:szCs w:val="22"/>
                <w:lang w:val="en-US"/>
              </w:rPr>
              <w:t>цена_договора</w:t>
            </w:r>
            <w:r w:rsidRPr="00A479B4">
              <w:rPr>
                <w:rFonts w:ascii="Times New Roman" w:hAnsi="Times New Roman" w:cs="Times New Roman"/>
                <w:noProof/>
                <w:sz w:val="22"/>
                <w:szCs w:val="22"/>
                <w:lang w:val="en-US"/>
              </w:rPr>
              <w:fldChar w:fldCharType="end"/>
            </w:r>
          </w:p>
        </w:tc>
        <w:tc>
          <w:tcPr>
            <w:tcW w:w="4538" w:type="dxa"/>
          </w:tcPr>
          <w:p w14:paraId="7C77A736" w14:textId="5A950C58" w:rsidR="001F6AD1" w:rsidRPr="00A479B4" w:rsidRDefault="00551A6B" w:rsidP="00286809">
            <w:pPr>
              <w:pStyle w:val="af4"/>
              <w:rPr>
                <w:rFonts w:ascii="Times New Roman" w:hAnsi="Times New Roman" w:cs="Times New Roman"/>
                <w:noProof/>
                <w:sz w:val="22"/>
                <w:szCs w:val="22"/>
                <w:lang w:val="en-US"/>
              </w:rPr>
            </w:pPr>
            <w:r w:rsidRPr="00A479B4">
              <w:rPr>
                <w:rFonts w:ascii="Times New Roman" w:hAnsi="Times New Roman" w:cs="Times New Roman"/>
                <w:noProof/>
                <w:sz w:val="22"/>
                <w:szCs w:val="22"/>
                <w:lang w:val="en-US"/>
              </w:rPr>
              <w:t>Предлагаемая цена договора</w:t>
            </w:r>
          </w:p>
        </w:tc>
        <w:tc>
          <w:tcPr>
            <w:tcW w:w="2125" w:type="dxa"/>
          </w:tcPr>
          <w:p w14:paraId="1556BBDB" w14:textId="03610BA3" w:rsidR="001F6AD1" w:rsidRPr="00A479B4" w:rsidRDefault="00084516" w:rsidP="00286809">
            <w:pPr>
              <w:pStyle w:val="af4"/>
              <w:rPr>
                <w:rFonts w:ascii="Times New Roman" w:hAnsi="Times New Roman" w:cs="Times New Roman"/>
                <w:noProof/>
                <w:sz w:val="22"/>
                <w:szCs w:val="22"/>
                <w:lang w:val="en-US"/>
              </w:rPr>
            </w:pPr>
            <w:r w:rsidRPr="00A479B4">
              <w:rPr>
                <w:rFonts w:ascii="Times New Roman" w:hAnsi="Times New Roman" w:cs="Times New Roman"/>
                <w:noProof/>
                <w:sz w:val="22"/>
                <w:szCs w:val="22"/>
                <w:lang w:val="en-US"/>
              </w:rPr>
              <w:t>Меньше или равная НМЦД</w:t>
            </w:r>
          </w:p>
        </w:tc>
        <w:tc>
          <w:tcPr>
            <w:tcW w:w="1842" w:type="dxa"/>
          </w:tcPr>
          <w:p w14:paraId="3B717023" w14:textId="1BE1185F" w:rsidR="001F6AD1" w:rsidRPr="00A479B4" w:rsidRDefault="00084516" w:rsidP="00286809">
            <w:pPr>
              <w:pStyle w:val="af4"/>
              <w:rPr>
                <w:rFonts w:ascii="Times New Roman" w:hAnsi="Times New Roman" w:cs="Times New Roman"/>
                <w:noProof/>
                <w:sz w:val="22"/>
                <w:szCs w:val="22"/>
                <w:lang w:val="en-US"/>
              </w:rPr>
            </w:pPr>
            <w:r w:rsidRPr="00A479B4">
              <w:rPr>
                <w:rFonts w:ascii="Times New Roman" w:hAnsi="Times New Roman" w:cs="Times New Roman"/>
                <w:noProof/>
                <w:sz w:val="22"/>
                <w:szCs w:val="22"/>
                <w:lang w:val="en-US"/>
              </w:rPr>
              <w:t>Минимальное ценовое предложение</w:t>
            </w:r>
          </w:p>
        </w:tc>
        <w:tc>
          <w:tcPr>
            <w:tcW w:w="3968" w:type="dxa"/>
          </w:tcPr>
          <w:p w14:paraId="1601D71C" w14:textId="77777777" w:rsidR="00084516" w:rsidRPr="00A479B4" w:rsidRDefault="00084516" w:rsidP="00084516">
            <w:pPr>
              <w:rPr>
                <w:rFonts w:ascii="Times New Roman" w:hAnsi="Times New Roman" w:cs="Times New Roman"/>
                <w:color w:val="000000"/>
                <w:sz w:val="22"/>
                <w:szCs w:val="22"/>
              </w:rPr>
            </w:pPr>
            <w:proofErr w:type="spellStart"/>
            <w:r w:rsidRPr="00A479B4">
              <w:rPr>
                <w:rFonts w:ascii="Times New Roman" w:hAnsi="Times New Roman" w:cs="Times New Roman"/>
                <w:color w:val="000000"/>
                <w:sz w:val="22"/>
                <w:szCs w:val="22"/>
              </w:rPr>
              <w:t>Rc</w:t>
            </w:r>
            <w:proofErr w:type="spellEnd"/>
            <w:r w:rsidRPr="00A479B4">
              <w:rPr>
                <w:rFonts w:ascii="Times New Roman" w:hAnsi="Times New Roman" w:cs="Times New Roman"/>
                <w:color w:val="000000"/>
                <w:sz w:val="22"/>
                <w:szCs w:val="22"/>
              </w:rPr>
              <w:t xml:space="preserve"> = </w:t>
            </w:r>
            <w:proofErr w:type="spellStart"/>
            <w:r w:rsidRPr="00A479B4">
              <w:rPr>
                <w:rFonts w:ascii="Times New Roman" w:hAnsi="Times New Roman" w:cs="Times New Roman"/>
                <w:color w:val="000000"/>
                <w:sz w:val="22"/>
                <w:szCs w:val="22"/>
              </w:rPr>
              <w:t>Wc</w:t>
            </w:r>
            <w:proofErr w:type="spellEnd"/>
            <w:r w:rsidRPr="00A479B4">
              <w:rPr>
                <w:rFonts w:ascii="Times New Roman" w:hAnsi="Times New Roman" w:cs="Times New Roman"/>
                <w:color w:val="000000"/>
                <w:sz w:val="22"/>
                <w:szCs w:val="22"/>
              </w:rPr>
              <w:t xml:space="preserve"> * ((</w:t>
            </w:r>
            <w:proofErr w:type="spellStart"/>
            <w:r w:rsidRPr="00A479B4">
              <w:rPr>
                <w:rFonts w:ascii="Times New Roman" w:hAnsi="Times New Roman" w:cs="Times New Roman"/>
                <w:color w:val="000000"/>
                <w:sz w:val="22"/>
                <w:szCs w:val="22"/>
              </w:rPr>
              <w:t>Lc</w:t>
            </w:r>
            <w:proofErr w:type="spellEnd"/>
            <w:r w:rsidRPr="00A479B4">
              <w:rPr>
                <w:rFonts w:ascii="Times New Roman" w:hAnsi="Times New Roman" w:cs="Times New Roman"/>
                <w:color w:val="000000"/>
                <w:sz w:val="22"/>
                <w:szCs w:val="22"/>
              </w:rPr>
              <w:t xml:space="preserve"> - </w:t>
            </w:r>
            <w:proofErr w:type="spellStart"/>
            <w:r w:rsidRPr="00A479B4">
              <w:rPr>
                <w:rFonts w:ascii="Times New Roman" w:hAnsi="Times New Roman" w:cs="Times New Roman"/>
                <w:color w:val="000000"/>
                <w:sz w:val="22"/>
                <w:szCs w:val="22"/>
              </w:rPr>
              <w:t>Oc</w:t>
            </w:r>
            <w:proofErr w:type="spellEnd"/>
            <w:r w:rsidRPr="00A479B4">
              <w:rPr>
                <w:rFonts w:ascii="Times New Roman" w:hAnsi="Times New Roman" w:cs="Times New Roman"/>
                <w:color w:val="000000"/>
                <w:sz w:val="22"/>
                <w:szCs w:val="22"/>
              </w:rPr>
              <w:t>) / (</w:t>
            </w:r>
            <w:proofErr w:type="spellStart"/>
            <w:r w:rsidRPr="00A479B4">
              <w:rPr>
                <w:rFonts w:ascii="Times New Roman" w:hAnsi="Times New Roman" w:cs="Times New Roman"/>
                <w:color w:val="000000"/>
                <w:sz w:val="22"/>
                <w:szCs w:val="22"/>
              </w:rPr>
              <w:t>Lc</w:t>
            </w:r>
            <w:proofErr w:type="spellEnd"/>
            <w:r w:rsidRPr="00A479B4">
              <w:rPr>
                <w:rFonts w:ascii="Times New Roman" w:hAnsi="Times New Roman" w:cs="Times New Roman"/>
                <w:color w:val="000000"/>
                <w:sz w:val="22"/>
                <w:szCs w:val="22"/>
              </w:rPr>
              <w:t xml:space="preserve"> - </w:t>
            </w:r>
            <w:proofErr w:type="spellStart"/>
            <w:r w:rsidRPr="00A479B4">
              <w:rPr>
                <w:rFonts w:ascii="Times New Roman" w:hAnsi="Times New Roman" w:cs="Times New Roman"/>
                <w:color w:val="000000"/>
                <w:sz w:val="22"/>
                <w:szCs w:val="22"/>
              </w:rPr>
              <w:t>Tc</w:t>
            </w:r>
            <w:proofErr w:type="spellEnd"/>
            <w:r w:rsidRPr="00A479B4">
              <w:rPr>
                <w:rFonts w:ascii="Times New Roman" w:hAnsi="Times New Roman" w:cs="Times New Roman"/>
                <w:color w:val="000000"/>
                <w:sz w:val="22"/>
                <w:szCs w:val="22"/>
              </w:rPr>
              <w:t>)), где</w:t>
            </w:r>
            <w:r w:rsidRPr="00A479B4">
              <w:rPr>
                <w:rFonts w:ascii="Times New Roman" w:hAnsi="Times New Roman" w:cs="Times New Roman"/>
                <w:color w:val="000000"/>
                <w:sz w:val="22"/>
                <w:szCs w:val="22"/>
              </w:rPr>
              <w:br/>
            </w:r>
            <w:proofErr w:type="spellStart"/>
            <w:r w:rsidRPr="00A479B4">
              <w:rPr>
                <w:rFonts w:ascii="Times New Roman" w:hAnsi="Times New Roman" w:cs="Times New Roman"/>
                <w:color w:val="000000"/>
                <w:sz w:val="22"/>
                <w:szCs w:val="22"/>
              </w:rPr>
              <w:t>Rс</w:t>
            </w:r>
            <w:proofErr w:type="spellEnd"/>
            <w:r w:rsidRPr="00A479B4">
              <w:rPr>
                <w:rFonts w:ascii="Times New Roman" w:hAnsi="Times New Roman" w:cs="Times New Roman"/>
                <w:color w:val="000000"/>
                <w:sz w:val="22"/>
                <w:szCs w:val="22"/>
              </w:rPr>
              <w:t xml:space="preserve"> — рейтинг Заявки относительно Критерия оценки,</w:t>
            </w:r>
            <w:r w:rsidRPr="00A479B4">
              <w:rPr>
                <w:rFonts w:ascii="Times New Roman" w:hAnsi="Times New Roman" w:cs="Times New Roman"/>
                <w:color w:val="000000"/>
                <w:sz w:val="22"/>
                <w:szCs w:val="22"/>
              </w:rPr>
              <w:br/>
            </w:r>
            <w:proofErr w:type="spellStart"/>
            <w:r w:rsidRPr="00A479B4">
              <w:rPr>
                <w:rFonts w:ascii="Times New Roman" w:hAnsi="Times New Roman" w:cs="Times New Roman"/>
                <w:color w:val="000000"/>
                <w:sz w:val="22"/>
                <w:szCs w:val="22"/>
              </w:rPr>
              <w:t>Wс</w:t>
            </w:r>
            <w:proofErr w:type="spellEnd"/>
            <w:r w:rsidRPr="00A479B4">
              <w:rPr>
                <w:rFonts w:ascii="Times New Roman" w:hAnsi="Times New Roman" w:cs="Times New Roman"/>
                <w:color w:val="000000"/>
                <w:sz w:val="22"/>
                <w:szCs w:val="22"/>
              </w:rPr>
              <w:t xml:space="preserve"> — вес Критерия оценки,</w:t>
            </w:r>
            <w:r w:rsidRPr="00A479B4">
              <w:rPr>
                <w:rFonts w:ascii="Times New Roman" w:hAnsi="Times New Roman" w:cs="Times New Roman"/>
                <w:color w:val="000000"/>
                <w:sz w:val="22"/>
                <w:szCs w:val="22"/>
              </w:rPr>
              <w:br/>
            </w:r>
            <w:proofErr w:type="spellStart"/>
            <w:r w:rsidRPr="00A479B4">
              <w:rPr>
                <w:rFonts w:ascii="Times New Roman" w:hAnsi="Times New Roman" w:cs="Times New Roman"/>
                <w:color w:val="000000"/>
                <w:sz w:val="22"/>
                <w:szCs w:val="22"/>
              </w:rPr>
              <w:t>Lc</w:t>
            </w:r>
            <w:proofErr w:type="spellEnd"/>
            <w:r w:rsidRPr="00A479B4">
              <w:rPr>
                <w:rFonts w:ascii="Times New Roman" w:hAnsi="Times New Roman" w:cs="Times New Roman"/>
                <w:color w:val="000000"/>
                <w:sz w:val="22"/>
                <w:szCs w:val="22"/>
              </w:rPr>
              <w:t xml:space="preserve"> — предельное оцениваемое предложение Критерия оценки,</w:t>
            </w:r>
            <w:r w:rsidRPr="00A479B4">
              <w:rPr>
                <w:rFonts w:ascii="Times New Roman" w:hAnsi="Times New Roman" w:cs="Times New Roman"/>
                <w:color w:val="000000"/>
                <w:sz w:val="22"/>
                <w:szCs w:val="22"/>
              </w:rPr>
              <w:br/>
            </w:r>
            <w:proofErr w:type="spellStart"/>
            <w:r w:rsidRPr="00A479B4">
              <w:rPr>
                <w:rFonts w:ascii="Times New Roman" w:hAnsi="Times New Roman" w:cs="Times New Roman"/>
                <w:color w:val="000000"/>
                <w:sz w:val="22"/>
                <w:szCs w:val="22"/>
              </w:rPr>
              <w:t>Oс</w:t>
            </w:r>
            <w:proofErr w:type="spellEnd"/>
            <w:r w:rsidRPr="00A479B4">
              <w:rPr>
                <w:rFonts w:ascii="Times New Roman" w:hAnsi="Times New Roman" w:cs="Times New Roman"/>
                <w:color w:val="000000"/>
                <w:sz w:val="22"/>
                <w:szCs w:val="22"/>
              </w:rPr>
              <w:t xml:space="preserve"> — оцениваемое предложение Участника закупки,</w:t>
            </w:r>
            <w:r w:rsidRPr="00A479B4">
              <w:rPr>
                <w:rFonts w:ascii="Times New Roman" w:hAnsi="Times New Roman" w:cs="Times New Roman"/>
                <w:color w:val="000000"/>
                <w:sz w:val="22"/>
                <w:szCs w:val="22"/>
              </w:rPr>
              <w:br/>
            </w:r>
            <w:proofErr w:type="spellStart"/>
            <w:r w:rsidRPr="00A479B4">
              <w:rPr>
                <w:rFonts w:ascii="Times New Roman" w:hAnsi="Times New Roman" w:cs="Times New Roman"/>
                <w:color w:val="000000"/>
                <w:sz w:val="22"/>
                <w:szCs w:val="22"/>
              </w:rPr>
              <w:t>Tс</w:t>
            </w:r>
            <w:proofErr w:type="spellEnd"/>
            <w:r w:rsidRPr="00A479B4">
              <w:rPr>
                <w:rFonts w:ascii="Times New Roman" w:hAnsi="Times New Roman" w:cs="Times New Roman"/>
                <w:color w:val="000000"/>
                <w:sz w:val="22"/>
                <w:szCs w:val="22"/>
              </w:rPr>
              <w:t xml:space="preserve"> — предпочитаемое (целевое) предложение Критерия оценки.</w:t>
            </w:r>
          </w:p>
          <w:p w14:paraId="09E7D5AC" w14:textId="7CE6EF4B" w:rsidR="001F6AD1" w:rsidRPr="00A479B4" w:rsidRDefault="001F6AD1" w:rsidP="00286809">
            <w:pPr>
              <w:pStyle w:val="af4"/>
              <w:rPr>
                <w:rFonts w:ascii="Times New Roman" w:hAnsi="Times New Roman" w:cs="Times New Roman"/>
                <w:noProof/>
                <w:sz w:val="22"/>
                <w:szCs w:val="22"/>
              </w:rPr>
            </w:pPr>
          </w:p>
        </w:tc>
        <w:tc>
          <w:tcPr>
            <w:tcW w:w="850" w:type="dxa"/>
          </w:tcPr>
          <w:p w14:paraId="1DFCCAA1" w14:textId="6BB5C5E7" w:rsidR="001F6AD1" w:rsidRPr="00A479B4" w:rsidRDefault="00551A6B" w:rsidP="00286809">
            <w:pPr>
              <w:pStyle w:val="af4"/>
              <w:rPr>
                <w:rFonts w:ascii="Times New Roman" w:hAnsi="Times New Roman" w:cs="Times New Roman"/>
                <w:noProof/>
                <w:sz w:val="22"/>
                <w:szCs w:val="22"/>
              </w:rPr>
            </w:pPr>
            <w:r w:rsidRPr="00A479B4">
              <w:rPr>
                <w:rFonts w:ascii="Times New Roman" w:hAnsi="Times New Roman" w:cs="Times New Roman"/>
                <w:noProof/>
                <w:sz w:val="22"/>
                <w:szCs w:val="22"/>
              </w:rPr>
              <w:t>8</w:t>
            </w:r>
            <w:r w:rsidR="00B15457">
              <w:rPr>
                <w:rFonts w:ascii="Times New Roman" w:hAnsi="Times New Roman" w:cs="Times New Roman"/>
                <w:noProof/>
                <w:sz w:val="22"/>
                <w:szCs w:val="22"/>
              </w:rPr>
              <w:t>5</w:t>
            </w:r>
          </w:p>
        </w:tc>
      </w:tr>
      <w:tr w:rsidR="001F6AD1" w:rsidRPr="00A479B4" w14:paraId="3D6ADC24" w14:textId="77777777" w:rsidTr="001F6AD1">
        <w:tc>
          <w:tcPr>
            <w:tcW w:w="426" w:type="dxa"/>
          </w:tcPr>
          <w:p w14:paraId="2AD3209A" w14:textId="77777777" w:rsidR="001F6AD1" w:rsidRPr="00A479B4" w:rsidRDefault="001F6AD1" w:rsidP="001F6AD1">
            <w:pPr>
              <w:pStyle w:val="111"/>
              <w:numPr>
                <w:ilvl w:val="0"/>
                <w:numId w:val="19"/>
              </w:numPr>
              <w:ind w:left="0" w:firstLine="0"/>
              <w:rPr>
                <w:rFonts w:ascii="Times New Roman" w:hAnsi="Times New Roman" w:cs="Times New Roman"/>
                <w:sz w:val="22"/>
                <w:szCs w:val="22"/>
              </w:rPr>
            </w:pPr>
          </w:p>
        </w:tc>
        <w:tc>
          <w:tcPr>
            <w:tcW w:w="1871" w:type="dxa"/>
          </w:tcPr>
          <w:p w14:paraId="0096731D" w14:textId="125FAEAF" w:rsidR="001F6AD1" w:rsidRPr="00A479B4" w:rsidRDefault="00CA58CF" w:rsidP="00286809">
            <w:pPr>
              <w:pStyle w:val="af4"/>
              <w:rPr>
                <w:rFonts w:ascii="Times New Roman" w:hAnsi="Times New Roman" w:cs="Times New Roman"/>
                <w:noProof/>
                <w:sz w:val="22"/>
                <w:szCs w:val="22"/>
              </w:rPr>
            </w:pPr>
            <w:r w:rsidRPr="00A479B4">
              <w:rPr>
                <w:rFonts w:ascii="Times New Roman" w:hAnsi="Times New Roman" w:cs="Times New Roman"/>
                <w:noProof/>
                <w:sz w:val="22"/>
                <w:szCs w:val="22"/>
              </w:rPr>
              <w:t xml:space="preserve"> Опыт частичный</w:t>
            </w:r>
          </w:p>
        </w:tc>
        <w:tc>
          <w:tcPr>
            <w:tcW w:w="4538" w:type="dxa"/>
          </w:tcPr>
          <w:p w14:paraId="5371085B" w14:textId="49CA997D" w:rsidR="00551A6B" w:rsidRPr="00A479B4" w:rsidRDefault="00551A6B" w:rsidP="00551A6B">
            <w:pPr>
              <w:rPr>
                <w:rFonts w:ascii="Times New Roman" w:hAnsi="Times New Roman" w:cs="Times New Roman"/>
                <w:color w:val="000000"/>
                <w:sz w:val="22"/>
                <w:szCs w:val="22"/>
              </w:rPr>
            </w:pPr>
            <w:r w:rsidRPr="00A479B4">
              <w:rPr>
                <w:rFonts w:ascii="Times New Roman" w:hAnsi="Times New Roman" w:cs="Times New Roman"/>
                <w:color w:val="000000"/>
                <w:sz w:val="22"/>
                <w:szCs w:val="22"/>
              </w:rPr>
              <w:t xml:space="preserve">Количество </w:t>
            </w:r>
            <w:r w:rsidR="002A406D" w:rsidRPr="00A479B4">
              <w:rPr>
                <w:rFonts w:ascii="Times New Roman" w:hAnsi="Times New Roman" w:cs="Times New Roman"/>
                <w:color w:val="000000"/>
                <w:sz w:val="22"/>
                <w:szCs w:val="22"/>
              </w:rPr>
              <w:t>надле</w:t>
            </w:r>
            <w:r w:rsidRPr="00A479B4">
              <w:rPr>
                <w:rFonts w:ascii="Times New Roman" w:hAnsi="Times New Roman" w:cs="Times New Roman"/>
                <w:color w:val="000000"/>
                <w:sz w:val="22"/>
                <w:szCs w:val="22"/>
              </w:rPr>
              <w:t>жаще</w:t>
            </w:r>
            <w:r w:rsidR="002A406D" w:rsidRPr="00A479B4">
              <w:rPr>
                <w:rFonts w:ascii="Times New Roman" w:hAnsi="Times New Roman" w:cs="Times New Roman"/>
                <w:color w:val="000000"/>
                <w:sz w:val="22"/>
                <w:szCs w:val="22"/>
              </w:rPr>
              <w:t xml:space="preserve"> </w:t>
            </w:r>
            <w:r w:rsidRPr="00A479B4">
              <w:rPr>
                <w:rFonts w:ascii="Times New Roman" w:hAnsi="Times New Roman" w:cs="Times New Roman"/>
                <w:color w:val="000000"/>
                <w:sz w:val="22"/>
                <w:szCs w:val="22"/>
              </w:rPr>
              <w:t xml:space="preserve"> исполненных </w:t>
            </w:r>
            <w:r w:rsidR="001225F9" w:rsidRPr="00A479B4">
              <w:rPr>
                <w:rFonts w:ascii="Times New Roman" w:hAnsi="Times New Roman" w:cs="Times New Roman"/>
                <w:color w:val="000000"/>
                <w:sz w:val="22"/>
                <w:szCs w:val="22"/>
              </w:rPr>
              <w:t xml:space="preserve">договоров по меньшей мере  в части половины этапов </w:t>
            </w:r>
            <w:r w:rsidRPr="00A479B4">
              <w:rPr>
                <w:rFonts w:ascii="Times New Roman" w:hAnsi="Times New Roman" w:cs="Times New Roman"/>
                <w:color w:val="000000"/>
                <w:sz w:val="22"/>
                <w:szCs w:val="22"/>
              </w:rPr>
              <w:t>согласно критерия аналогичности за последние 36 месяцев до дня размещения закупки</w:t>
            </w:r>
          </w:p>
          <w:p w14:paraId="26CAD7BC" w14:textId="36C25176" w:rsidR="001F6AD1" w:rsidRPr="00A479B4" w:rsidRDefault="001F6AD1" w:rsidP="00286809">
            <w:pPr>
              <w:pStyle w:val="af4"/>
              <w:rPr>
                <w:rFonts w:ascii="Times New Roman" w:hAnsi="Times New Roman" w:cs="Times New Roman"/>
                <w:noProof/>
                <w:sz w:val="22"/>
                <w:szCs w:val="22"/>
              </w:rPr>
            </w:pPr>
          </w:p>
        </w:tc>
        <w:tc>
          <w:tcPr>
            <w:tcW w:w="2125" w:type="dxa"/>
          </w:tcPr>
          <w:p w14:paraId="4EC3039D" w14:textId="5C3239F3" w:rsidR="001F6AD1" w:rsidRPr="00A479B4" w:rsidRDefault="00535C16" w:rsidP="00286809">
            <w:pPr>
              <w:pStyle w:val="af4"/>
              <w:rPr>
                <w:rFonts w:ascii="Times New Roman" w:hAnsi="Times New Roman" w:cs="Times New Roman"/>
                <w:noProof/>
                <w:sz w:val="22"/>
                <w:szCs w:val="22"/>
              </w:rPr>
            </w:pPr>
            <w:r w:rsidRPr="00A479B4">
              <w:rPr>
                <w:rFonts w:ascii="Times New Roman" w:hAnsi="Times New Roman" w:cs="Times New Roman"/>
                <w:noProof/>
                <w:sz w:val="22"/>
                <w:szCs w:val="22"/>
              </w:rPr>
              <w:t>1</w:t>
            </w:r>
          </w:p>
        </w:tc>
        <w:tc>
          <w:tcPr>
            <w:tcW w:w="1842" w:type="dxa"/>
          </w:tcPr>
          <w:p w14:paraId="2A6E8BD8" w14:textId="7669AF42" w:rsidR="001F6AD1" w:rsidRPr="00A479B4" w:rsidRDefault="00551A6B" w:rsidP="00286809">
            <w:pPr>
              <w:pStyle w:val="af4"/>
              <w:rPr>
                <w:rFonts w:ascii="Times New Roman" w:hAnsi="Times New Roman" w:cs="Times New Roman"/>
                <w:noProof/>
                <w:sz w:val="22"/>
                <w:szCs w:val="22"/>
              </w:rPr>
            </w:pPr>
            <w:r w:rsidRPr="00A479B4">
              <w:rPr>
                <w:rFonts w:ascii="Times New Roman" w:hAnsi="Times New Roman" w:cs="Times New Roman"/>
                <w:noProof/>
                <w:sz w:val="22"/>
                <w:szCs w:val="22"/>
              </w:rPr>
              <w:t>2</w:t>
            </w:r>
          </w:p>
        </w:tc>
        <w:tc>
          <w:tcPr>
            <w:tcW w:w="3968" w:type="dxa"/>
          </w:tcPr>
          <w:p w14:paraId="6DF7AB8B" w14:textId="622122A7" w:rsidR="001F6AD1" w:rsidRPr="00A479B4" w:rsidRDefault="00084516" w:rsidP="00747927">
            <w:pPr>
              <w:rPr>
                <w:rFonts w:ascii="Times New Roman" w:hAnsi="Times New Roman" w:cs="Times New Roman"/>
                <w:noProof/>
                <w:sz w:val="22"/>
                <w:szCs w:val="22"/>
              </w:rPr>
            </w:pPr>
            <w:proofErr w:type="spellStart"/>
            <w:r w:rsidRPr="00A479B4">
              <w:rPr>
                <w:rFonts w:ascii="Times New Roman" w:hAnsi="Times New Roman" w:cs="Times New Roman"/>
                <w:color w:val="000000"/>
                <w:sz w:val="22"/>
                <w:szCs w:val="22"/>
              </w:rPr>
              <w:t>Rc</w:t>
            </w:r>
            <w:proofErr w:type="spellEnd"/>
            <w:r w:rsidRPr="00A479B4">
              <w:rPr>
                <w:rFonts w:ascii="Times New Roman" w:hAnsi="Times New Roman" w:cs="Times New Roman"/>
                <w:color w:val="000000"/>
                <w:sz w:val="22"/>
                <w:szCs w:val="22"/>
              </w:rPr>
              <w:t xml:space="preserve"> = </w:t>
            </w:r>
            <w:proofErr w:type="spellStart"/>
            <w:r w:rsidRPr="00A479B4">
              <w:rPr>
                <w:rFonts w:ascii="Times New Roman" w:hAnsi="Times New Roman" w:cs="Times New Roman"/>
                <w:color w:val="000000"/>
                <w:sz w:val="22"/>
                <w:szCs w:val="22"/>
              </w:rPr>
              <w:t>Wc</w:t>
            </w:r>
            <w:proofErr w:type="spellEnd"/>
            <w:r w:rsidRPr="00A479B4">
              <w:rPr>
                <w:rFonts w:ascii="Times New Roman" w:hAnsi="Times New Roman" w:cs="Times New Roman"/>
                <w:color w:val="000000"/>
                <w:sz w:val="22"/>
                <w:szCs w:val="22"/>
              </w:rPr>
              <w:t xml:space="preserve"> * ((</w:t>
            </w:r>
            <w:proofErr w:type="spellStart"/>
            <w:r w:rsidRPr="00A479B4">
              <w:rPr>
                <w:rFonts w:ascii="Times New Roman" w:hAnsi="Times New Roman" w:cs="Times New Roman"/>
                <w:color w:val="000000"/>
                <w:sz w:val="22"/>
                <w:szCs w:val="22"/>
              </w:rPr>
              <w:t>Lc</w:t>
            </w:r>
            <w:proofErr w:type="spellEnd"/>
            <w:r w:rsidRPr="00A479B4">
              <w:rPr>
                <w:rFonts w:ascii="Times New Roman" w:hAnsi="Times New Roman" w:cs="Times New Roman"/>
                <w:color w:val="000000"/>
                <w:sz w:val="22"/>
                <w:szCs w:val="22"/>
              </w:rPr>
              <w:t xml:space="preserve"> - </w:t>
            </w:r>
            <w:proofErr w:type="spellStart"/>
            <w:r w:rsidRPr="00A479B4">
              <w:rPr>
                <w:rFonts w:ascii="Times New Roman" w:hAnsi="Times New Roman" w:cs="Times New Roman"/>
                <w:color w:val="000000"/>
                <w:sz w:val="22"/>
                <w:szCs w:val="22"/>
              </w:rPr>
              <w:t>Oc</w:t>
            </w:r>
            <w:proofErr w:type="spellEnd"/>
            <w:r w:rsidRPr="00A479B4">
              <w:rPr>
                <w:rFonts w:ascii="Times New Roman" w:hAnsi="Times New Roman" w:cs="Times New Roman"/>
                <w:color w:val="000000"/>
                <w:sz w:val="22"/>
                <w:szCs w:val="22"/>
              </w:rPr>
              <w:t>) / (</w:t>
            </w:r>
            <w:proofErr w:type="spellStart"/>
            <w:r w:rsidRPr="00A479B4">
              <w:rPr>
                <w:rFonts w:ascii="Times New Roman" w:hAnsi="Times New Roman" w:cs="Times New Roman"/>
                <w:color w:val="000000"/>
                <w:sz w:val="22"/>
                <w:szCs w:val="22"/>
              </w:rPr>
              <w:t>Lc</w:t>
            </w:r>
            <w:proofErr w:type="spellEnd"/>
            <w:r w:rsidRPr="00A479B4">
              <w:rPr>
                <w:rFonts w:ascii="Times New Roman" w:hAnsi="Times New Roman" w:cs="Times New Roman"/>
                <w:color w:val="000000"/>
                <w:sz w:val="22"/>
                <w:szCs w:val="22"/>
              </w:rPr>
              <w:t xml:space="preserve"> - </w:t>
            </w:r>
            <w:proofErr w:type="spellStart"/>
            <w:r w:rsidRPr="00A479B4">
              <w:rPr>
                <w:rFonts w:ascii="Times New Roman" w:hAnsi="Times New Roman" w:cs="Times New Roman"/>
                <w:color w:val="000000"/>
                <w:sz w:val="22"/>
                <w:szCs w:val="22"/>
              </w:rPr>
              <w:t>Tc</w:t>
            </w:r>
            <w:proofErr w:type="spellEnd"/>
            <w:r w:rsidRPr="00A479B4">
              <w:rPr>
                <w:rFonts w:ascii="Times New Roman" w:hAnsi="Times New Roman" w:cs="Times New Roman"/>
                <w:color w:val="000000"/>
                <w:sz w:val="22"/>
                <w:szCs w:val="22"/>
              </w:rPr>
              <w:t>)), где</w:t>
            </w:r>
            <w:r w:rsidRPr="00A479B4">
              <w:rPr>
                <w:rFonts w:ascii="Times New Roman" w:hAnsi="Times New Roman" w:cs="Times New Roman"/>
                <w:color w:val="000000"/>
                <w:sz w:val="22"/>
                <w:szCs w:val="22"/>
              </w:rPr>
              <w:br/>
            </w:r>
            <w:proofErr w:type="spellStart"/>
            <w:r w:rsidRPr="00A479B4">
              <w:rPr>
                <w:rFonts w:ascii="Times New Roman" w:hAnsi="Times New Roman" w:cs="Times New Roman"/>
                <w:color w:val="000000"/>
                <w:sz w:val="22"/>
                <w:szCs w:val="22"/>
              </w:rPr>
              <w:t>Rс</w:t>
            </w:r>
            <w:proofErr w:type="spellEnd"/>
            <w:r w:rsidRPr="00A479B4">
              <w:rPr>
                <w:rFonts w:ascii="Times New Roman" w:hAnsi="Times New Roman" w:cs="Times New Roman"/>
                <w:color w:val="000000"/>
                <w:sz w:val="22"/>
                <w:szCs w:val="22"/>
              </w:rPr>
              <w:t xml:space="preserve"> — рейтинг Заявки относительно Критерия оценки,</w:t>
            </w:r>
            <w:r w:rsidRPr="00A479B4">
              <w:rPr>
                <w:rFonts w:ascii="Times New Roman" w:hAnsi="Times New Roman" w:cs="Times New Roman"/>
                <w:color w:val="000000"/>
                <w:sz w:val="22"/>
                <w:szCs w:val="22"/>
              </w:rPr>
              <w:br/>
            </w:r>
            <w:proofErr w:type="spellStart"/>
            <w:r w:rsidRPr="00A479B4">
              <w:rPr>
                <w:rFonts w:ascii="Times New Roman" w:hAnsi="Times New Roman" w:cs="Times New Roman"/>
                <w:color w:val="000000"/>
                <w:sz w:val="22"/>
                <w:szCs w:val="22"/>
              </w:rPr>
              <w:t>Wс</w:t>
            </w:r>
            <w:proofErr w:type="spellEnd"/>
            <w:r w:rsidRPr="00A479B4">
              <w:rPr>
                <w:rFonts w:ascii="Times New Roman" w:hAnsi="Times New Roman" w:cs="Times New Roman"/>
                <w:color w:val="000000"/>
                <w:sz w:val="22"/>
                <w:szCs w:val="22"/>
              </w:rPr>
              <w:t xml:space="preserve"> — вес Критерия оценки,</w:t>
            </w:r>
            <w:r w:rsidRPr="00A479B4">
              <w:rPr>
                <w:rFonts w:ascii="Times New Roman" w:hAnsi="Times New Roman" w:cs="Times New Roman"/>
                <w:color w:val="000000"/>
                <w:sz w:val="22"/>
                <w:szCs w:val="22"/>
              </w:rPr>
              <w:br/>
            </w:r>
            <w:proofErr w:type="spellStart"/>
            <w:r w:rsidRPr="00A479B4">
              <w:rPr>
                <w:rFonts w:ascii="Times New Roman" w:hAnsi="Times New Roman" w:cs="Times New Roman"/>
                <w:color w:val="000000"/>
                <w:sz w:val="22"/>
                <w:szCs w:val="22"/>
              </w:rPr>
              <w:t>Lc</w:t>
            </w:r>
            <w:proofErr w:type="spellEnd"/>
            <w:r w:rsidRPr="00A479B4">
              <w:rPr>
                <w:rFonts w:ascii="Times New Roman" w:hAnsi="Times New Roman" w:cs="Times New Roman"/>
                <w:color w:val="000000"/>
                <w:sz w:val="22"/>
                <w:szCs w:val="22"/>
              </w:rPr>
              <w:t xml:space="preserve"> — предельное оцениваемое предложение Критерия оценки,</w:t>
            </w:r>
            <w:r w:rsidRPr="00A479B4">
              <w:rPr>
                <w:rFonts w:ascii="Times New Roman" w:hAnsi="Times New Roman" w:cs="Times New Roman"/>
                <w:color w:val="000000"/>
                <w:sz w:val="22"/>
                <w:szCs w:val="22"/>
              </w:rPr>
              <w:br/>
            </w:r>
            <w:proofErr w:type="spellStart"/>
            <w:r w:rsidRPr="00A479B4">
              <w:rPr>
                <w:rFonts w:ascii="Times New Roman" w:hAnsi="Times New Roman" w:cs="Times New Roman"/>
                <w:color w:val="000000"/>
                <w:sz w:val="22"/>
                <w:szCs w:val="22"/>
              </w:rPr>
              <w:t>Oс</w:t>
            </w:r>
            <w:proofErr w:type="spellEnd"/>
            <w:r w:rsidRPr="00A479B4">
              <w:rPr>
                <w:rFonts w:ascii="Times New Roman" w:hAnsi="Times New Roman" w:cs="Times New Roman"/>
                <w:color w:val="000000"/>
                <w:sz w:val="22"/>
                <w:szCs w:val="22"/>
              </w:rPr>
              <w:t xml:space="preserve"> — оцениваемое предложение Участника закупки,</w:t>
            </w:r>
            <w:r w:rsidRPr="00A479B4">
              <w:rPr>
                <w:rFonts w:ascii="Times New Roman" w:hAnsi="Times New Roman" w:cs="Times New Roman"/>
                <w:color w:val="000000"/>
                <w:sz w:val="22"/>
                <w:szCs w:val="22"/>
              </w:rPr>
              <w:br/>
            </w:r>
            <w:proofErr w:type="spellStart"/>
            <w:r w:rsidRPr="00A479B4">
              <w:rPr>
                <w:rFonts w:ascii="Times New Roman" w:hAnsi="Times New Roman" w:cs="Times New Roman"/>
                <w:color w:val="000000"/>
                <w:sz w:val="22"/>
                <w:szCs w:val="22"/>
              </w:rPr>
              <w:t>Tс</w:t>
            </w:r>
            <w:proofErr w:type="spellEnd"/>
            <w:r w:rsidRPr="00A479B4">
              <w:rPr>
                <w:rFonts w:ascii="Times New Roman" w:hAnsi="Times New Roman" w:cs="Times New Roman"/>
                <w:color w:val="000000"/>
                <w:sz w:val="22"/>
                <w:szCs w:val="22"/>
              </w:rPr>
              <w:t xml:space="preserve"> — предпочитаемое (целевое) предложение Критерия оценки.</w:t>
            </w:r>
          </w:p>
        </w:tc>
        <w:tc>
          <w:tcPr>
            <w:tcW w:w="850" w:type="dxa"/>
          </w:tcPr>
          <w:p w14:paraId="517CD7AD" w14:textId="0FD1D9D5" w:rsidR="001F6AD1" w:rsidRPr="00A479B4" w:rsidRDefault="00B73CD7" w:rsidP="00286809">
            <w:pPr>
              <w:pStyle w:val="af4"/>
              <w:rPr>
                <w:rFonts w:ascii="Times New Roman" w:hAnsi="Times New Roman" w:cs="Times New Roman"/>
                <w:noProof/>
                <w:sz w:val="22"/>
                <w:szCs w:val="22"/>
              </w:rPr>
            </w:pPr>
            <w:r>
              <w:rPr>
                <w:rFonts w:ascii="Times New Roman" w:hAnsi="Times New Roman" w:cs="Times New Roman"/>
                <w:noProof/>
                <w:sz w:val="22"/>
                <w:szCs w:val="22"/>
              </w:rPr>
              <w:t>15</w:t>
            </w:r>
            <w:r w:rsidR="00D61B0A" w:rsidRPr="00A479B4">
              <w:rPr>
                <w:rFonts w:ascii="Times New Roman" w:hAnsi="Times New Roman" w:cs="Times New Roman"/>
                <w:noProof/>
                <w:sz w:val="22"/>
                <w:szCs w:val="22"/>
              </w:rPr>
              <w:t>,</w:t>
            </w:r>
            <w:r>
              <w:rPr>
                <w:rFonts w:ascii="Times New Roman" w:hAnsi="Times New Roman" w:cs="Times New Roman"/>
                <w:noProof/>
                <w:sz w:val="22"/>
                <w:szCs w:val="22"/>
              </w:rPr>
              <w:t>0</w:t>
            </w:r>
          </w:p>
        </w:tc>
      </w:tr>
      <w:tr w:rsidR="00747927" w:rsidRPr="00A479B4" w14:paraId="25597D16" w14:textId="77777777" w:rsidTr="00B0508F">
        <w:tc>
          <w:tcPr>
            <w:tcW w:w="10802" w:type="dxa"/>
            <w:gridSpan w:val="5"/>
          </w:tcPr>
          <w:p w14:paraId="697C82E0" w14:textId="77777777" w:rsidR="00747927" w:rsidRPr="00A479B4" w:rsidRDefault="00747927" w:rsidP="00286809">
            <w:pPr>
              <w:pStyle w:val="af4"/>
              <w:rPr>
                <w:rFonts w:ascii="Times New Roman" w:hAnsi="Times New Roman" w:cs="Times New Roman"/>
                <w:noProof/>
                <w:sz w:val="22"/>
                <w:szCs w:val="22"/>
              </w:rPr>
            </w:pPr>
          </w:p>
        </w:tc>
        <w:tc>
          <w:tcPr>
            <w:tcW w:w="3968" w:type="dxa"/>
          </w:tcPr>
          <w:p w14:paraId="68B5B911" w14:textId="3F673D64" w:rsidR="00747927" w:rsidRPr="00A479B4" w:rsidRDefault="00747927" w:rsidP="00084516">
            <w:pPr>
              <w:rPr>
                <w:rFonts w:ascii="Times New Roman" w:hAnsi="Times New Roman" w:cs="Times New Roman"/>
                <w:color w:val="000000"/>
                <w:sz w:val="22"/>
                <w:szCs w:val="22"/>
              </w:rPr>
            </w:pPr>
            <w:r w:rsidRPr="00A479B4">
              <w:rPr>
                <w:rFonts w:ascii="Times New Roman" w:hAnsi="Times New Roman" w:cs="Times New Roman"/>
                <w:color w:val="000000"/>
                <w:sz w:val="22"/>
                <w:szCs w:val="22"/>
              </w:rPr>
              <w:t>Итого:</w:t>
            </w:r>
          </w:p>
        </w:tc>
        <w:tc>
          <w:tcPr>
            <w:tcW w:w="850" w:type="dxa"/>
          </w:tcPr>
          <w:p w14:paraId="1E89BE62" w14:textId="7668A5BA" w:rsidR="00747927" w:rsidRPr="00A479B4" w:rsidRDefault="00747927" w:rsidP="00286809">
            <w:pPr>
              <w:pStyle w:val="af4"/>
              <w:rPr>
                <w:rFonts w:ascii="Times New Roman" w:hAnsi="Times New Roman" w:cs="Times New Roman"/>
                <w:noProof/>
                <w:sz w:val="22"/>
                <w:szCs w:val="22"/>
              </w:rPr>
            </w:pPr>
            <w:r w:rsidRPr="00A479B4">
              <w:rPr>
                <w:rFonts w:ascii="Times New Roman" w:hAnsi="Times New Roman" w:cs="Times New Roman"/>
                <w:noProof/>
                <w:sz w:val="22"/>
                <w:szCs w:val="22"/>
              </w:rPr>
              <w:t>100,0</w:t>
            </w:r>
          </w:p>
        </w:tc>
      </w:tr>
      <w:bookmarkEnd w:id="23"/>
      <w:bookmarkEnd w:id="26"/>
    </w:tbl>
    <w:p w14:paraId="0052237D" w14:textId="77777777" w:rsidR="007D3ED1" w:rsidRPr="008347E5" w:rsidRDefault="007D3ED1" w:rsidP="001F6AD1">
      <w:pPr>
        <w:pStyle w:val="111"/>
        <w:numPr>
          <w:ilvl w:val="0"/>
          <w:numId w:val="0"/>
        </w:numPr>
      </w:pPr>
    </w:p>
    <w:sectPr w:rsidR="007D3ED1" w:rsidRPr="008347E5" w:rsidSect="001C0A50">
      <w:pgSz w:w="16838" w:h="11906" w:orient="landscape"/>
      <w:pgMar w:top="426" w:right="851" w:bottom="70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190045" w14:textId="77777777" w:rsidR="00E40217" w:rsidRDefault="00E40217" w:rsidP="00D225C0">
      <w:r>
        <w:separator/>
      </w:r>
    </w:p>
    <w:p w14:paraId="5D2C2E35" w14:textId="77777777" w:rsidR="00E40217" w:rsidRDefault="00E40217"/>
  </w:endnote>
  <w:endnote w:type="continuationSeparator" w:id="0">
    <w:p w14:paraId="20D356F8" w14:textId="77777777" w:rsidR="00E40217" w:rsidRDefault="00E40217" w:rsidP="00D225C0">
      <w:r>
        <w:continuationSeparator/>
      </w:r>
    </w:p>
    <w:p w14:paraId="66BC28D5" w14:textId="77777777" w:rsidR="00E40217" w:rsidRDefault="00E4021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0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26B95471-E9B5-44F9-9112-87EBED35DB16}"/>
    <w:embedBold r:id="rId2" w:fontKey="{D8943071-F5A4-45AA-AC69-79C0F99A41E5}"/>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3" w:fontKey="{1DEF0535-F3C7-4B67-A285-D785384AD045}"/>
  </w:font>
  <w:font w:name="Segoe UI">
    <w:panose1 w:val="020B0502040204020203"/>
    <w:charset w:val="CC"/>
    <w:family w:val="swiss"/>
    <w:pitch w:val="variable"/>
    <w:sig w:usb0="E4002EFF" w:usb1="C000E47F" w:usb2="00000009" w:usb3="00000000" w:csb0="000001FF" w:csb1="00000000"/>
    <w:embedRegular r:id="rId4" w:fontKey="{141D7071-B530-4897-940A-065B2E7C35B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23109878"/>
      <w:docPartObj>
        <w:docPartGallery w:val="Page Numbers (Bottom of Page)"/>
        <w:docPartUnique/>
      </w:docPartObj>
    </w:sdtPr>
    <w:sdtEndPr/>
    <w:sdtContent>
      <w:sdt>
        <w:sdtPr>
          <w:id w:val="754098761"/>
          <w:docPartObj>
            <w:docPartGallery w:val="Page Numbers (Top of Page)"/>
            <w:docPartUnique/>
          </w:docPartObj>
        </w:sdtPr>
        <w:sdtEndPr/>
        <w:sdtContent>
          <w:p w14:paraId="210F1D9A" w14:textId="6640B25F" w:rsidR="00DD77B3" w:rsidRDefault="00A52D6F" w:rsidP="00D70D2B">
            <w:pPr>
              <w:pStyle w:val="aff1"/>
              <w:jc w:val="right"/>
            </w:pPr>
            <w:fldSimple w:instr=" REF  НомерВПланеЗакупки  \* MERGEFORMAT ">
              <w:permStart w:id="317935414" w:edGrp="everyone"/>
              <w:permStart w:id="323573836" w:edGrp="everyone"/>
              <w:permStart w:id="480261193" w:edGrp="everyone"/>
              <w:permStart w:id="1854015967" w:edGrp="everyone"/>
              <w:permStart w:id="243876911" w:edGrp="everyone"/>
              <w:permStart w:id="1665931364" w:edGrp="everyone"/>
              <w:permStart w:id="1822849938" w:edGrp="everyone"/>
              <w:permStart w:id="1673620509" w:edGrp="everyone"/>
              <w:permStart w:id="2006066047" w:edGrp="everyone"/>
              <w:permStart w:id="1666145194" w:edGrp="everyone"/>
              <w:permStart w:id="2085899645" w:edGrp="everyone"/>
              <w:permStart w:id="1613513097" w:edGrp="everyone"/>
              <w:permStart w:id="1914469383" w:edGrp="everyone"/>
              <w:permStart w:id="1007226391" w:edGrp="everyone"/>
              <w:permStart w:id="1673210798" w:edGrp="everyone"/>
              <w:permStart w:id="249311245" w:edGrp="everyone"/>
              <w:permStart w:id="1240419127" w:edGrp="everyone"/>
              <w:permStart w:id="1411192905" w:edGrp="everyone"/>
              <w:permStart w:id="170418115" w:edGrp="everyone"/>
              <w:permStart w:id="479294739" w:edGrp="everyone"/>
              <w:sdt>
                <w:sdtPr>
                  <w:alias w:val="Номер в плане закупок"/>
                  <w:tag w:val="Номер в плане закупок"/>
                  <w:id w:val="2126108632"/>
                  <w:placeholder>
                    <w:docPart w:val="D1F515D9BBA84A41AA4A73BBD46A4756"/>
                  </w:placeholder>
                  <w15:color w:val="FFFF00"/>
                </w:sdtPr>
                <w:sdtEndPr>
                  <w:rPr>
                    <w:noProof/>
                  </w:rPr>
                </w:sdtEndPr>
                <w:sdtContent>
                  <w:r w:rsidR="000E3472">
                    <w:rPr>
                      <w:noProof/>
                    </w:rPr>
                    <w:t>«1001»</w:t>
                  </w:r>
                </w:sdtContent>
              </w:sdt>
              <w:permEnd w:id="317935414"/>
              <w:permEnd w:id="323573836"/>
              <w:permEnd w:id="480261193"/>
              <w:permEnd w:id="1854015967"/>
              <w:permEnd w:id="243876911"/>
              <w:permEnd w:id="1665931364"/>
              <w:permEnd w:id="1822849938"/>
              <w:permEnd w:id="1673620509"/>
              <w:permEnd w:id="2006066047"/>
              <w:permEnd w:id="1666145194"/>
              <w:permEnd w:id="2085899645"/>
              <w:permEnd w:id="1613513097"/>
              <w:permEnd w:id="1914469383"/>
              <w:permEnd w:id="1007226391"/>
              <w:permEnd w:id="1673210798"/>
              <w:permEnd w:id="249311245"/>
              <w:permEnd w:id="1240419127"/>
              <w:permEnd w:id="1411192905"/>
              <w:permEnd w:id="170418115"/>
              <w:permEnd w:id="479294739"/>
            </w:fldSimple>
            <w:r w:rsidR="00DD77B3">
              <w:t xml:space="preserve"> </w:t>
            </w:r>
            <w:r w:rsidR="00DD77B3" w:rsidRPr="00973491">
              <w:rPr>
                <w:rStyle w:val="affff7"/>
              </w:rPr>
              <w:t xml:space="preserve">   |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4E5982">
              <w:rPr>
                <w:rStyle w:val="affff7"/>
                <w:noProof/>
              </w:rPr>
              <w:t>2</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4E5982">
              <w:rPr>
                <w:rStyle w:val="affff7"/>
                <w:noProof/>
              </w:rPr>
              <w:t>31</w:t>
            </w:r>
            <w:r w:rsidR="00DD77B3"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89302035"/>
      <w:docPartObj>
        <w:docPartGallery w:val="Page Numbers (Bottom of Page)"/>
        <w:docPartUnique/>
      </w:docPartObj>
    </w:sdtPr>
    <w:sdtEndPr/>
    <w:sdtContent>
      <w:p w14:paraId="3C96B924" w14:textId="0F324E90" w:rsidR="00DD77B3" w:rsidRDefault="00E40217" w:rsidP="009C694D">
        <w:pPr>
          <w:pStyle w:val="aff1"/>
          <w:tabs>
            <w:tab w:val="clear" w:pos="4677"/>
            <w:tab w:val="clear" w:pos="9355"/>
          </w:tabs>
          <w:ind w:right="83"/>
          <w:jc w:val="right"/>
        </w:pPr>
        <w:r>
          <w:fldChar w:fldCharType="begin"/>
        </w:r>
        <w:r>
          <w:instrText xml:space="preserve"> REF  НомерВПланеЗакупки  \* MERGEFORMAT </w:instrText>
        </w:r>
        <w:r>
          <w:fldChar w:fldCharType="separate"/>
        </w:r>
        <w:permStart w:id="1375944970" w:edGrp="everyone"/>
        <w:permStart w:id="250504061" w:edGrp="everyone"/>
        <w:permStart w:id="1228501978" w:edGrp="everyone"/>
        <w:permStart w:id="593717192" w:edGrp="everyone"/>
        <w:permStart w:id="1536186419" w:edGrp="everyone"/>
        <w:permStart w:id="447820980" w:edGrp="everyone"/>
        <w:permStart w:id="1128626212" w:edGrp="everyone"/>
        <w:permStart w:id="958496297" w:edGrp="everyone"/>
        <w:permStart w:id="1364022776" w:edGrp="everyone"/>
        <w:permStart w:id="1880304304" w:edGrp="everyone"/>
        <w:permStart w:id="1136283467" w:edGrp="everyone"/>
        <w:permStart w:id="631532234" w:edGrp="everyone"/>
        <w:permStart w:id="824719271" w:edGrp="everyone"/>
        <w:permStart w:id="916524981" w:edGrp="everyone"/>
        <w:permStart w:id="805404027" w:edGrp="everyone"/>
        <w:permStart w:id="1279020328" w:edGrp="everyone"/>
        <w:permStart w:id="986410596" w:edGrp="everyone"/>
        <w:permStart w:id="787170856" w:edGrp="everyone"/>
        <w:permStart w:id="1245322977" w:edGrp="everyone"/>
        <w:permStart w:id="849890817" w:edGrp="everyone"/>
        <w:permStart w:id="1820140662" w:edGrp="everyone"/>
        <w:permStart w:id="700201618" w:edGrp="everyone"/>
        <w:permStart w:id="2136624366" w:edGrp="everyone"/>
        <w:permStart w:id="777781865" w:edGrp="everyone"/>
        <w:permStart w:id="1531462488" w:edGrp="everyone"/>
        <w:permStart w:id="258618361" w:edGrp="everyone"/>
        <w:permStart w:id="86247951" w:edGrp="everyone"/>
        <w:permStart w:id="85940199" w:edGrp="everyone"/>
        <w:permStart w:id="856630648" w:edGrp="everyone"/>
        <w:permStart w:id="1903366747" w:edGrp="everyone"/>
        <w:permStart w:id="513282813" w:edGrp="everyone"/>
        <w:permStart w:id="1975940863" w:edGrp="everyone"/>
        <w:permStart w:id="1688010930" w:edGrp="everyone"/>
        <w:permStart w:id="230372085" w:edGrp="everyone"/>
        <w:permStart w:id="1954445506" w:edGrp="everyone"/>
        <w:permStart w:id="1339315440" w:edGrp="everyone"/>
        <w:permStart w:id="1022840144" w:edGrp="everyone"/>
        <w:permStart w:id="2126586458" w:edGrp="everyone"/>
        <w:permStart w:id="1387009480" w:edGrp="everyone"/>
        <w:permStart w:id="762538582" w:edGrp="everyone"/>
        <w:permStart w:id="1015894416" w:edGrp="everyone"/>
        <w:permStart w:id="2029140948" w:edGrp="everyone"/>
        <w:permStart w:id="1083389676" w:edGrp="everyone"/>
        <w:permStart w:id="1036130209" w:edGrp="everyone"/>
        <w:permStart w:id="1473543385" w:edGrp="everyone"/>
        <w:permStart w:id="928986233" w:edGrp="everyone"/>
        <w:permStart w:id="1158706251" w:edGrp="everyone"/>
        <w:permStart w:id="274278816" w:edGrp="everyone"/>
        <w:permStart w:id="793858094" w:edGrp="everyone"/>
        <w:permStart w:id="1581150964" w:edGrp="everyone"/>
        <w:permStart w:id="97203346" w:edGrp="everyone"/>
        <w:permStart w:id="1839296165" w:edGrp="everyone"/>
        <w:permStart w:id="682101877" w:edGrp="everyone"/>
        <w:permStart w:id="429025450" w:edGrp="everyone"/>
        <w:permStart w:id="1907372127" w:edGrp="everyone"/>
        <w:permStart w:id="450378419" w:edGrp="everyone"/>
        <w:permStart w:id="498664691" w:edGrp="everyone"/>
        <w:permStart w:id="655125371" w:edGrp="everyone"/>
        <w:permStart w:id="1039872628" w:edGrp="everyone"/>
        <w:permStart w:id="1167135002" w:edGrp="everyone"/>
        <w:permStart w:id="1882196614" w:edGrp="everyone"/>
        <w:permStart w:id="374685316" w:edGrp="everyone"/>
        <w:permStart w:id="1698783844" w:edGrp="everyone"/>
        <w:permStart w:id="1943358458" w:edGrp="everyone"/>
        <w:permStart w:id="908201325" w:edGrp="everyone"/>
        <w:permStart w:id="1893954980" w:edGrp="everyone"/>
        <w:permStart w:id="626163507" w:edGrp="everyone"/>
        <w:permStart w:id="1911844407" w:edGrp="everyone"/>
        <w:permStart w:id="366174758" w:edGrp="everyone"/>
        <w:permStart w:id="1218670164" w:edGrp="everyone"/>
        <w:permStart w:id="1524650201" w:edGrp="everyone"/>
        <w:permStart w:id="1879441667" w:edGrp="everyone"/>
        <w:permStart w:id="1000101100" w:edGrp="everyone"/>
        <w:permStart w:id="1167459362" w:edGrp="everyone"/>
        <w:permStart w:id="231425145" w:edGrp="everyone"/>
        <w:permStart w:id="205805427" w:edGrp="everyone"/>
        <w:permStart w:id="967060834" w:edGrp="everyone"/>
        <w:permStart w:id="1377567699" w:edGrp="everyone"/>
        <w:permStart w:id="970604132" w:edGrp="everyone"/>
        <w:permStart w:id="1796805695" w:edGrp="everyone"/>
        <w:permStart w:id="1465743426" w:edGrp="everyone"/>
        <w:permStart w:id="1844923529" w:edGrp="everyone"/>
        <w:permStart w:id="1187536970" w:edGrp="everyone"/>
        <w:permStart w:id="1787312113" w:edGrp="everyone"/>
        <w:permStart w:id="1283731514" w:edGrp="everyone"/>
        <w:permStart w:id="1669676068" w:edGrp="everyone"/>
        <w:permStart w:id="62600552" w:edGrp="everyone"/>
        <w:permStart w:id="811353627" w:edGrp="everyone"/>
        <w:permStart w:id="1925739083" w:edGrp="everyone"/>
        <w:permStart w:id="91702032" w:edGrp="everyone"/>
        <w:permStart w:id="1063870108" w:edGrp="everyone"/>
        <w:permStart w:id="794123244" w:edGrp="everyone"/>
        <w:permStart w:id="86115931" w:edGrp="everyone"/>
        <w:permStart w:id="767494685" w:edGrp="everyone"/>
        <w:permStart w:id="690827274" w:edGrp="everyone"/>
        <w:permStart w:id="1499357205" w:edGrp="everyone"/>
        <w:permStart w:id="904210909" w:edGrp="everyone"/>
        <w:permStart w:id="1057183507" w:edGrp="everyone"/>
        <w:permStart w:id="631645830" w:edGrp="everyone"/>
        <w:permStart w:id="1367017660" w:edGrp="everyone"/>
        <w:permStart w:id="1727928113" w:edGrp="everyone"/>
        <w:permStart w:id="200565259" w:edGrp="everyone"/>
        <w:permStart w:id="2086679745" w:edGrp="everyone"/>
        <w:permStart w:id="1708601903" w:edGrp="everyone"/>
        <w:permStart w:id="285623190" w:edGrp="everyone"/>
        <w:permStart w:id="1834176553" w:edGrp="everyone"/>
        <w:permStart w:id="111633481" w:edGrp="everyone"/>
        <w:permStart w:id="303658779" w:edGrp="everyone"/>
        <w:permStart w:id="1534919935" w:edGrp="everyone"/>
        <w:permStart w:id="1202261764" w:edGrp="everyone"/>
        <w:permStart w:id="253780191" w:edGrp="everyone"/>
        <w:permStart w:id="729285055" w:edGrp="everyone"/>
        <w:permStart w:id="104094245" w:edGrp="everyone"/>
        <w:permStart w:id="2036079476" w:edGrp="everyone"/>
        <w:permStart w:id="436541308" w:edGrp="everyone"/>
        <w:permStart w:id="263153010" w:edGrp="everyone"/>
        <w:permStart w:id="888753955" w:edGrp="everyone"/>
        <w:permStart w:id="581794127" w:edGrp="everyone"/>
        <w:permStart w:id="1814302366" w:edGrp="everyone"/>
        <w:permStart w:id="1569748908" w:edGrp="everyone"/>
        <w:permStart w:id="340859038" w:edGrp="everyone"/>
        <w:permStart w:id="1876696164" w:edGrp="everyone"/>
        <w:permStart w:id="1572021165" w:edGrp="everyone"/>
        <w:permStart w:id="584281339" w:edGrp="everyone"/>
        <w:permStart w:id="280701941" w:edGrp="everyone"/>
        <w:permStart w:id="870021609" w:edGrp="everyone"/>
        <w:permStart w:id="1407585339" w:edGrp="everyone"/>
        <w:permStart w:id="1171746841" w:edGrp="everyone"/>
        <w:permStart w:id="701107231" w:edGrp="everyone"/>
        <w:permStart w:id="1501455865" w:edGrp="everyone"/>
        <w:permStart w:id="1749290587" w:edGrp="everyone"/>
        <w:permStart w:id="1676104778" w:edGrp="everyone"/>
        <w:permStart w:id="1666669352" w:edGrp="everyone"/>
        <w:permStart w:id="409025750" w:edGrp="everyone"/>
        <w:permStart w:id="575044713" w:edGrp="everyone"/>
        <w:permStart w:id="239080856" w:edGrp="everyone"/>
        <w:permStart w:id="1361273117" w:edGrp="everyone"/>
        <w:permStart w:id="694904926" w:edGrp="everyone"/>
        <w:permStart w:id="1034688891" w:edGrp="everyone"/>
        <w:permStart w:id="1813660462" w:edGrp="everyone"/>
        <w:permStart w:id="1658090963" w:edGrp="everyone"/>
        <w:permStart w:id="1986407903" w:edGrp="everyone"/>
        <w:permStart w:id="1564606949" w:edGrp="everyone"/>
        <w:permStart w:id="265713255" w:edGrp="everyone"/>
        <w:permStart w:id="1889879984" w:edGrp="everyone"/>
        <w:permStart w:id="162082642" w:edGrp="everyone"/>
        <w:permStart w:id="945311073" w:edGrp="everyone"/>
        <w:permStart w:id="693196863" w:edGrp="everyone"/>
        <w:permStart w:id="2116112218" w:edGrp="everyone"/>
        <w:permStart w:id="1718486215" w:edGrp="everyone"/>
        <w:permStart w:id="853367588" w:edGrp="everyone"/>
        <w:permStart w:id="250169118" w:edGrp="everyone"/>
        <w:permStart w:id="1746151475" w:edGrp="everyone"/>
        <w:permStart w:id="484978554" w:edGrp="everyone"/>
        <w:permStart w:id="1063326015" w:edGrp="everyone"/>
        <w:permStart w:id="1588166393" w:edGrp="everyone"/>
        <w:permStart w:id="2055932911" w:edGrp="everyone"/>
        <w:permStart w:id="473848671" w:edGrp="everyone"/>
        <w:permStart w:id="577463576" w:edGrp="everyone"/>
        <w:permStart w:id="1620145462" w:edGrp="everyone"/>
        <w:permStart w:id="1187320340" w:edGrp="everyone"/>
        <w:sdt>
          <w:sdtPr>
            <w:alias w:val="Номер в плане закупок"/>
            <w:tag w:val="Номер в плане закупок"/>
            <w:id w:val="2060278546"/>
            <w:placeholder>
              <w:docPart w:val="48363F18516440D0A97C9CD0CCD6A227"/>
            </w:placeholder>
            <w15:color w:val="FFFF00"/>
          </w:sdtPr>
          <w:sdtContent>
            <w:r w:rsidR="000E3472">
              <w:t>«1001</w:t>
            </w:r>
            <w:r w:rsidR="000E3472">
              <w:rPr>
                <w:noProof/>
              </w:rPr>
              <w:t>»</w:t>
            </w:r>
          </w:sdtContent>
        </w:sdt>
        <w:permEnd w:id="1375944970"/>
        <w:permEnd w:id="250504061"/>
        <w:permEnd w:id="1228501978"/>
        <w:permEnd w:id="593717192"/>
        <w:permEnd w:id="1536186419"/>
        <w:permEnd w:id="447820980"/>
        <w:permEnd w:id="1128626212"/>
        <w:permEnd w:id="958496297"/>
        <w:permEnd w:id="1364022776"/>
        <w:permEnd w:id="1880304304"/>
        <w:permEnd w:id="1136283467"/>
        <w:permEnd w:id="631532234"/>
        <w:permEnd w:id="824719271"/>
        <w:permEnd w:id="916524981"/>
        <w:permEnd w:id="805404027"/>
        <w:permEnd w:id="1279020328"/>
        <w:permEnd w:id="986410596"/>
        <w:permEnd w:id="787170856"/>
        <w:permEnd w:id="1245322977"/>
        <w:permEnd w:id="849890817"/>
        <w:permEnd w:id="1820140662"/>
        <w:permEnd w:id="700201618"/>
        <w:permEnd w:id="2136624366"/>
        <w:permEnd w:id="777781865"/>
        <w:permEnd w:id="1531462488"/>
        <w:permEnd w:id="258618361"/>
        <w:permEnd w:id="86247951"/>
        <w:permEnd w:id="85940199"/>
        <w:permEnd w:id="856630648"/>
        <w:permEnd w:id="1903366747"/>
        <w:permEnd w:id="513282813"/>
        <w:permEnd w:id="1975940863"/>
        <w:permEnd w:id="1688010930"/>
        <w:permEnd w:id="230372085"/>
        <w:permEnd w:id="1954445506"/>
        <w:permEnd w:id="1339315440"/>
        <w:permEnd w:id="1022840144"/>
        <w:permEnd w:id="2126586458"/>
        <w:permEnd w:id="1387009480"/>
        <w:permEnd w:id="762538582"/>
        <w:permEnd w:id="1015894416"/>
        <w:permEnd w:id="2029140948"/>
        <w:permEnd w:id="1083389676"/>
        <w:permEnd w:id="1036130209"/>
        <w:permEnd w:id="1473543385"/>
        <w:permEnd w:id="928986233"/>
        <w:permEnd w:id="1158706251"/>
        <w:permEnd w:id="274278816"/>
        <w:permEnd w:id="793858094"/>
        <w:permEnd w:id="1581150964"/>
        <w:permEnd w:id="97203346"/>
        <w:permEnd w:id="1839296165"/>
        <w:permEnd w:id="682101877"/>
        <w:permEnd w:id="429025450"/>
        <w:permEnd w:id="1907372127"/>
        <w:permEnd w:id="450378419"/>
        <w:permEnd w:id="498664691"/>
        <w:permEnd w:id="655125371"/>
        <w:permEnd w:id="1039872628"/>
        <w:permEnd w:id="1167135002"/>
        <w:permEnd w:id="1882196614"/>
        <w:permEnd w:id="374685316"/>
        <w:permEnd w:id="1698783844"/>
        <w:permEnd w:id="1943358458"/>
        <w:permEnd w:id="908201325"/>
        <w:permEnd w:id="1893954980"/>
        <w:permEnd w:id="626163507"/>
        <w:permEnd w:id="1911844407"/>
        <w:permEnd w:id="366174758"/>
        <w:permEnd w:id="1218670164"/>
        <w:permEnd w:id="1524650201"/>
        <w:permEnd w:id="1879441667"/>
        <w:permEnd w:id="1000101100"/>
        <w:permEnd w:id="1167459362"/>
        <w:permEnd w:id="231425145"/>
        <w:permEnd w:id="205805427"/>
        <w:permEnd w:id="967060834"/>
        <w:permEnd w:id="1377567699"/>
        <w:permEnd w:id="970604132"/>
        <w:permEnd w:id="1796805695"/>
        <w:permEnd w:id="1465743426"/>
        <w:permEnd w:id="1844923529"/>
        <w:permEnd w:id="1187536970"/>
        <w:permEnd w:id="1787312113"/>
        <w:permEnd w:id="1283731514"/>
        <w:permEnd w:id="1669676068"/>
        <w:permEnd w:id="62600552"/>
        <w:permEnd w:id="811353627"/>
        <w:permEnd w:id="1925739083"/>
        <w:permEnd w:id="91702032"/>
        <w:permEnd w:id="1063870108"/>
        <w:permEnd w:id="794123244"/>
        <w:permEnd w:id="86115931"/>
        <w:permEnd w:id="767494685"/>
        <w:permEnd w:id="690827274"/>
        <w:permEnd w:id="1499357205"/>
        <w:permEnd w:id="904210909"/>
        <w:permEnd w:id="1057183507"/>
        <w:permEnd w:id="631645830"/>
        <w:permEnd w:id="1367017660"/>
        <w:permEnd w:id="1727928113"/>
        <w:permEnd w:id="200565259"/>
        <w:permEnd w:id="2086679745"/>
        <w:permEnd w:id="1708601903"/>
        <w:permEnd w:id="285623190"/>
        <w:permEnd w:id="1834176553"/>
        <w:permEnd w:id="111633481"/>
        <w:permEnd w:id="303658779"/>
        <w:permEnd w:id="1534919935"/>
        <w:permEnd w:id="1202261764"/>
        <w:permEnd w:id="253780191"/>
        <w:permEnd w:id="729285055"/>
        <w:permEnd w:id="104094245"/>
        <w:permEnd w:id="2036079476"/>
        <w:permEnd w:id="436541308"/>
        <w:permEnd w:id="263153010"/>
        <w:permEnd w:id="888753955"/>
        <w:permEnd w:id="581794127"/>
        <w:permEnd w:id="1814302366"/>
        <w:permEnd w:id="1569748908"/>
        <w:permEnd w:id="340859038"/>
        <w:permEnd w:id="1876696164"/>
        <w:permEnd w:id="1572021165"/>
        <w:permEnd w:id="584281339"/>
        <w:permEnd w:id="280701941"/>
        <w:permEnd w:id="870021609"/>
        <w:permEnd w:id="1407585339"/>
        <w:permEnd w:id="1171746841"/>
        <w:permEnd w:id="701107231"/>
        <w:permEnd w:id="1501455865"/>
        <w:permEnd w:id="1749290587"/>
        <w:permEnd w:id="1676104778"/>
        <w:permEnd w:id="1666669352"/>
        <w:permEnd w:id="409025750"/>
        <w:permEnd w:id="575044713"/>
        <w:permEnd w:id="239080856"/>
        <w:permEnd w:id="1361273117"/>
        <w:permEnd w:id="694904926"/>
        <w:permEnd w:id="1034688891"/>
        <w:permEnd w:id="1813660462"/>
        <w:permEnd w:id="1658090963"/>
        <w:permEnd w:id="1986407903"/>
        <w:permEnd w:id="1564606949"/>
        <w:permEnd w:id="265713255"/>
        <w:permEnd w:id="1889879984"/>
        <w:permEnd w:id="162082642"/>
        <w:permEnd w:id="945311073"/>
        <w:permEnd w:id="693196863"/>
        <w:permEnd w:id="2116112218"/>
        <w:permEnd w:id="1718486215"/>
        <w:permEnd w:id="853367588"/>
        <w:permEnd w:id="250169118"/>
        <w:permEnd w:id="1746151475"/>
        <w:permEnd w:id="484978554"/>
        <w:permEnd w:id="1063326015"/>
        <w:permEnd w:id="1588166393"/>
        <w:permEnd w:id="2055932911"/>
        <w:permEnd w:id="473848671"/>
        <w:permEnd w:id="577463576"/>
        <w:permEnd w:id="1620145462"/>
        <w:permEnd w:id="1187320340"/>
        <w:r>
          <w:fldChar w:fldCharType="end"/>
        </w:r>
        <w:r w:rsidR="00DD77B3">
          <w:t xml:space="preserve">   </w:t>
        </w:r>
        <w:sdt>
          <w:sdtPr>
            <w:id w:val="1263953099"/>
            <w:docPartObj>
              <w:docPartGallery w:val="Page Numbers (Top of Page)"/>
              <w:docPartUnique/>
            </w:docPartObj>
          </w:sdtPr>
          <w:sdtEndPr/>
          <w:sdtContent>
            <w:r w:rsidR="00DD77B3" w:rsidRPr="00973491">
              <w:rPr>
                <w:rStyle w:val="affff7"/>
              </w:rPr>
              <w:t xml:space="preserve">|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BF29BE">
              <w:rPr>
                <w:rStyle w:val="affff7"/>
                <w:noProof/>
              </w:rPr>
              <w:t>5</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BF29BE">
              <w:rPr>
                <w:rStyle w:val="affff7"/>
                <w:noProof/>
              </w:rPr>
              <w:t>31</w:t>
            </w:r>
            <w:r w:rsidR="00DD77B3"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87792848"/>
      <w:docPartObj>
        <w:docPartGallery w:val="Page Numbers (Bottom of Page)"/>
        <w:docPartUnique/>
      </w:docPartObj>
    </w:sdtPr>
    <w:sdtEndPr/>
    <w:sdtContent>
      <w:p w14:paraId="02F9F230" w14:textId="4F347E3A" w:rsidR="00DD77B3" w:rsidRDefault="00E40217" w:rsidP="00793545">
        <w:pPr>
          <w:pStyle w:val="aff1"/>
          <w:tabs>
            <w:tab w:val="clear" w:pos="4677"/>
            <w:tab w:val="clear" w:pos="9355"/>
          </w:tabs>
          <w:ind w:right="140"/>
          <w:jc w:val="right"/>
        </w:pPr>
        <w:r>
          <w:fldChar w:fldCharType="begin"/>
        </w:r>
        <w:r>
          <w:instrText xml:space="preserve"> REF  НомерВПланеЗакупки  \* MERGEFORMAT </w:instrText>
        </w:r>
        <w:r>
          <w:fldChar w:fldCharType="separate"/>
        </w:r>
        <w:permStart w:id="1307860002" w:edGrp="everyone"/>
        <w:permStart w:id="1448299500" w:edGrp="everyone"/>
        <w:permStart w:id="1781300852" w:edGrp="everyone"/>
        <w:permStart w:id="563824721" w:edGrp="everyone"/>
        <w:permStart w:id="112474088" w:edGrp="everyone"/>
        <w:permStart w:id="1347895038" w:edGrp="everyone"/>
        <w:permStart w:id="1917220611" w:edGrp="everyone"/>
        <w:permStart w:id="242103372" w:edGrp="everyone"/>
        <w:permStart w:id="829314137" w:edGrp="everyone"/>
        <w:permStart w:id="456135801" w:edGrp="everyone"/>
        <w:permStart w:id="1823355639" w:edGrp="everyone"/>
        <w:permStart w:id="1738088348" w:edGrp="everyone"/>
        <w:permStart w:id="1513038551" w:edGrp="everyone"/>
        <w:permStart w:id="867369147" w:edGrp="everyone"/>
        <w:permStart w:id="517871754" w:edGrp="everyone"/>
        <w:permStart w:id="2012697491" w:edGrp="everyone"/>
        <w:permStart w:id="840894635" w:edGrp="everyone"/>
        <w:permStart w:id="1555697286" w:edGrp="everyone"/>
        <w:permStart w:id="243013036" w:edGrp="everyone"/>
        <w:permStart w:id="2064737840" w:edGrp="everyone"/>
        <w:permStart w:id="917701899" w:edGrp="everyone"/>
        <w:permStart w:id="400173615" w:edGrp="everyone"/>
        <w:permStart w:id="211894693" w:edGrp="everyone"/>
        <w:permStart w:id="786703943" w:edGrp="everyone"/>
        <w:permStart w:id="1760502585" w:edGrp="everyone"/>
        <w:permStart w:id="832796073" w:edGrp="everyone"/>
        <w:permStart w:id="1255371495" w:edGrp="everyone"/>
        <w:permStart w:id="1886994402" w:edGrp="everyone"/>
        <w:permStart w:id="1905141681" w:edGrp="everyone"/>
        <w:permStart w:id="896800860" w:edGrp="everyone"/>
        <w:permStart w:id="491478856" w:edGrp="everyone"/>
        <w:permStart w:id="530318713" w:edGrp="everyone"/>
        <w:permStart w:id="1774672797" w:edGrp="everyone"/>
        <w:permStart w:id="122180746" w:edGrp="everyone"/>
        <w:permStart w:id="1528133181" w:edGrp="everyone"/>
        <w:permStart w:id="1496189410" w:edGrp="everyone"/>
        <w:permStart w:id="1490224963" w:edGrp="everyone"/>
        <w:permStart w:id="952786150" w:edGrp="everyone"/>
        <w:permStart w:id="1623282395" w:edGrp="everyone"/>
        <w:permStart w:id="1383212015" w:edGrp="everyone"/>
        <w:permStart w:id="1072509102" w:edGrp="everyone"/>
        <w:permStart w:id="1011427548" w:edGrp="everyone"/>
        <w:permStart w:id="1117390729" w:edGrp="everyone"/>
        <w:permStart w:id="346243873" w:edGrp="everyone"/>
        <w:permStart w:id="782592438" w:edGrp="everyone"/>
        <w:permStart w:id="675428996" w:edGrp="everyone"/>
        <w:permStart w:id="134159861" w:edGrp="everyone"/>
        <w:permStart w:id="1484025805" w:edGrp="everyone"/>
        <w:permStart w:id="1811294176" w:edGrp="everyone"/>
        <w:permStart w:id="1063877101" w:edGrp="everyone"/>
        <w:permStart w:id="705847183" w:edGrp="everyone"/>
        <w:permStart w:id="999633090" w:edGrp="everyone"/>
        <w:permStart w:id="1340281181" w:edGrp="everyone"/>
        <w:permStart w:id="565672788" w:edGrp="everyone"/>
        <w:permStart w:id="1278547724" w:edGrp="everyone"/>
        <w:permStart w:id="1469866005" w:edGrp="everyone"/>
        <w:permStart w:id="835926377" w:edGrp="everyone"/>
        <w:permStart w:id="923807791" w:edGrp="everyone"/>
        <w:permStart w:id="953290867" w:edGrp="everyone"/>
        <w:permStart w:id="1519787395" w:edGrp="everyone"/>
        <w:permStart w:id="94205689" w:edGrp="everyone"/>
        <w:permStart w:id="539694231" w:edGrp="everyone"/>
        <w:permStart w:id="1905347414" w:edGrp="everyone"/>
        <w:permStart w:id="212212290" w:edGrp="everyone"/>
        <w:permStart w:id="1084845868" w:edGrp="everyone"/>
        <w:permStart w:id="174147982" w:edGrp="everyone"/>
        <w:permStart w:id="1797281109" w:edGrp="everyone"/>
        <w:permStart w:id="674328017" w:edGrp="everyone"/>
        <w:permStart w:id="599990541" w:edGrp="everyone"/>
        <w:permStart w:id="2141665813" w:edGrp="everyone"/>
        <w:permStart w:id="397282124" w:edGrp="everyone"/>
        <w:permStart w:id="1077881890" w:edGrp="everyone"/>
        <w:permStart w:id="867068278" w:edGrp="everyone"/>
        <w:permStart w:id="1345805917" w:edGrp="everyone"/>
        <w:permStart w:id="1883308568" w:edGrp="everyone"/>
        <w:permStart w:id="2028947346" w:edGrp="everyone"/>
        <w:permStart w:id="1485393156" w:edGrp="everyone"/>
        <w:permStart w:id="717638498" w:edGrp="everyone"/>
        <w:permStart w:id="497694210" w:edGrp="everyone"/>
        <w:permStart w:id="214641616" w:edGrp="everyone"/>
        <w:permStart w:id="761687451" w:edGrp="everyone"/>
        <w:permStart w:id="1569545384" w:edGrp="everyone"/>
        <w:permStart w:id="2112764497" w:edGrp="everyone"/>
        <w:permStart w:id="738683161" w:edGrp="everyone"/>
        <w:permStart w:id="756043361" w:edGrp="everyone"/>
        <w:permStart w:id="2006675943" w:edGrp="everyone"/>
        <w:permStart w:id="1274824987" w:edGrp="everyone"/>
        <w:permStart w:id="354240790" w:edGrp="everyone"/>
        <w:permStart w:id="54605440" w:edGrp="everyone"/>
        <w:permStart w:id="535169178" w:edGrp="everyone"/>
        <w:permStart w:id="5467129" w:edGrp="everyone"/>
        <w:permStart w:id="77272591" w:edGrp="everyone"/>
        <w:permStart w:id="1675782523" w:edGrp="everyone"/>
        <w:permStart w:id="993860610" w:edGrp="everyone"/>
        <w:permStart w:id="1238320324" w:edGrp="everyone"/>
        <w:permStart w:id="1179402522" w:edGrp="everyone"/>
        <w:permStart w:id="1344676744" w:edGrp="everyone"/>
        <w:permStart w:id="581108689" w:edGrp="everyone"/>
        <w:permStart w:id="1990818670" w:edGrp="everyone"/>
        <w:permStart w:id="508432885" w:edGrp="everyone"/>
        <w:permStart w:id="629234781" w:edGrp="everyone"/>
        <w:permStart w:id="1902186596" w:edGrp="everyone"/>
        <w:permStart w:id="228811469" w:edGrp="everyone"/>
        <w:permStart w:id="326918160" w:edGrp="everyone"/>
        <w:permStart w:id="1596273269" w:edGrp="everyone"/>
        <w:permStart w:id="1393707301" w:edGrp="everyone"/>
        <w:permStart w:id="926093337" w:edGrp="everyone"/>
        <w:permStart w:id="148725419" w:edGrp="everyone"/>
        <w:permStart w:id="1643328460" w:edGrp="everyone"/>
        <w:permStart w:id="1734375174" w:edGrp="everyone"/>
        <w:permStart w:id="703276815" w:edGrp="everyone"/>
        <w:permStart w:id="732187710" w:edGrp="everyone"/>
        <w:permStart w:id="1552972370" w:edGrp="everyone"/>
        <w:permStart w:id="80828144" w:edGrp="everyone"/>
        <w:permStart w:id="998995893" w:edGrp="everyone"/>
        <w:permStart w:id="199363324" w:edGrp="everyone"/>
        <w:permStart w:id="65503013" w:edGrp="everyone"/>
        <w:permStart w:id="890132420" w:edGrp="everyone"/>
        <w:permStart w:id="529140730" w:edGrp="everyone"/>
        <w:permStart w:id="1075910658" w:edGrp="everyone"/>
        <w:permStart w:id="682910433" w:edGrp="everyone"/>
        <w:permStart w:id="282997890" w:edGrp="everyone"/>
        <w:permStart w:id="1293105377" w:edGrp="everyone"/>
        <w:permStart w:id="1572150319" w:edGrp="everyone"/>
        <w:permStart w:id="1548365138" w:edGrp="everyone"/>
        <w:permStart w:id="1185958064" w:edGrp="everyone"/>
        <w:permStart w:id="1716724240" w:edGrp="everyone"/>
        <w:permStart w:id="1544304902" w:edGrp="everyone"/>
        <w:permStart w:id="1222080508" w:edGrp="everyone"/>
        <w:permStart w:id="61609898" w:edGrp="everyone"/>
        <w:permStart w:id="120068931" w:edGrp="everyone"/>
        <w:permStart w:id="640239584" w:edGrp="everyone"/>
        <w:permStart w:id="1731213765" w:edGrp="everyone"/>
        <w:permStart w:id="936932874" w:edGrp="everyone"/>
        <w:permStart w:id="777000795" w:edGrp="everyone"/>
        <w:permStart w:id="912555364" w:edGrp="everyone"/>
        <w:permStart w:id="744252376" w:edGrp="everyone"/>
        <w:permStart w:id="77167504" w:edGrp="everyone"/>
        <w:permStart w:id="1233914531" w:edGrp="everyone"/>
        <w:permStart w:id="1358189802" w:edGrp="everyone"/>
        <w:permStart w:id="1242593339" w:edGrp="everyone"/>
        <w:permStart w:id="1055588523" w:edGrp="everyone"/>
        <w:permStart w:id="111805086" w:edGrp="everyone"/>
        <w:permStart w:id="363424204" w:edGrp="everyone"/>
        <w:permStart w:id="662314516" w:edGrp="everyone"/>
        <w:permStart w:id="1779769962" w:edGrp="everyone"/>
        <w:permStart w:id="267322314" w:edGrp="everyone"/>
        <w:permStart w:id="1227189527" w:edGrp="everyone"/>
        <w:permStart w:id="168445065" w:edGrp="everyone"/>
        <w:permStart w:id="1234264375" w:edGrp="everyone"/>
        <w:permStart w:id="12850597" w:edGrp="everyone"/>
        <w:permStart w:id="1681942397" w:edGrp="everyone"/>
        <w:permStart w:id="1898391240" w:edGrp="everyone"/>
        <w:permStart w:id="1175395314" w:edGrp="everyone"/>
        <w:permStart w:id="783309113" w:edGrp="everyone"/>
        <w:permStart w:id="1401759528" w:edGrp="everyone"/>
        <w:permStart w:id="1723664793" w:edGrp="everyone"/>
        <w:permStart w:id="214762012" w:edGrp="everyone"/>
        <w:permStart w:id="1525815489" w:edGrp="everyone"/>
        <w:permStart w:id="1954952771" w:edGrp="everyone"/>
        <w:permStart w:id="1957714675" w:edGrp="everyone"/>
        <w:sdt>
          <w:sdtPr>
            <w:alias w:val="Номер в плане закупок"/>
            <w:tag w:val="Номер в плане закупок"/>
            <w:id w:val="744611699"/>
            <w:placeholder>
              <w:docPart w:val="4C2DC344289948319F76712DACE7AD7E"/>
            </w:placeholder>
            <w15:color w:val="FFFF00"/>
          </w:sdtPr>
          <w:sdtContent>
            <w:r w:rsidR="000E3472">
              <w:t>«1001»</w:t>
            </w:r>
          </w:sdtContent>
        </w:sdt>
        <w:permEnd w:id="1307860002"/>
        <w:permEnd w:id="1448299500"/>
        <w:permEnd w:id="1781300852"/>
        <w:permEnd w:id="563824721"/>
        <w:permEnd w:id="112474088"/>
        <w:permEnd w:id="1347895038"/>
        <w:permEnd w:id="1917220611"/>
        <w:permEnd w:id="242103372"/>
        <w:permEnd w:id="829314137"/>
        <w:permEnd w:id="456135801"/>
        <w:permEnd w:id="1823355639"/>
        <w:permEnd w:id="1738088348"/>
        <w:permEnd w:id="1513038551"/>
        <w:permEnd w:id="867369147"/>
        <w:permEnd w:id="517871754"/>
        <w:permEnd w:id="2012697491"/>
        <w:permEnd w:id="840894635"/>
        <w:permEnd w:id="1555697286"/>
        <w:permEnd w:id="243013036"/>
        <w:permEnd w:id="2064737840"/>
        <w:permEnd w:id="917701899"/>
        <w:permEnd w:id="400173615"/>
        <w:permEnd w:id="211894693"/>
        <w:permEnd w:id="786703943"/>
        <w:permEnd w:id="1760502585"/>
        <w:permEnd w:id="832796073"/>
        <w:permEnd w:id="1255371495"/>
        <w:permEnd w:id="1886994402"/>
        <w:permEnd w:id="1905141681"/>
        <w:permEnd w:id="896800860"/>
        <w:permEnd w:id="491478856"/>
        <w:permEnd w:id="530318713"/>
        <w:permEnd w:id="1774672797"/>
        <w:permEnd w:id="122180746"/>
        <w:permEnd w:id="1528133181"/>
        <w:permEnd w:id="1496189410"/>
        <w:permEnd w:id="1490224963"/>
        <w:permEnd w:id="952786150"/>
        <w:permEnd w:id="1623282395"/>
        <w:permEnd w:id="1383212015"/>
        <w:permEnd w:id="1072509102"/>
        <w:permEnd w:id="1011427548"/>
        <w:permEnd w:id="1117390729"/>
        <w:permEnd w:id="346243873"/>
        <w:permEnd w:id="782592438"/>
        <w:permEnd w:id="675428996"/>
        <w:permEnd w:id="134159861"/>
        <w:permEnd w:id="1484025805"/>
        <w:permEnd w:id="1811294176"/>
        <w:permEnd w:id="1063877101"/>
        <w:permEnd w:id="705847183"/>
        <w:permEnd w:id="999633090"/>
        <w:permEnd w:id="1340281181"/>
        <w:permEnd w:id="565672788"/>
        <w:permEnd w:id="1278547724"/>
        <w:permEnd w:id="1469866005"/>
        <w:permEnd w:id="835926377"/>
        <w:permEnd w:id="923807791"/>
        <w:permEnd w:id="953290867"/>
        <w:permEnd w:id="1519787395"/>
        <w:permEnd w:id="94205689"/>
        <w:permEnd w:id="539694231"/>
        <w:permEnd w:id="1905347414"/>
        <w:permEnd w:id="212212290"/>
        <w:permEnd w:id="1084845868"/>
        <w:permEnd w:id="174147982"/>
        <w:permEnd w:id="1797281109"/>
        <w:permEnd w:id="674328017"/>
        <w:permEnd w:id="599990541"/>
        <w:permEnd w:id="2141665813"/>
        <w:permEnd w:id="397282124"/>
        <w:permEnd w:id="1077881890"/>
        <w:permEnd w:id="867068278"/>
        <w:permEnd w:id="1345805917"/>
        <w:permEnd w:id="1883308568"/>
        <w:permEnd w:id="2028947346"/>
        <w:permEnd w:id="1485393156"/>
        <w:permEnd w:id="717638498"/>
        <w:permEnd w:id="497694210"/>
        <w:permEnd w:id="214641616"/>
        <w:permEnd w:id="761687451"/>
        <w:permEnd w:id="1569545384"/>
        <w:permEnd w:id="2112764497"/>
        <w:permEnd w:id="738683161"/>
        <w:permEnd w:id="756043361"/>
        <w:permEnd w:id="2006675943"/>
        <w:permEnd w:id="1274824987"/>
        <w:permEnd w:id="354240790"/>
        <w:permEnd w:id="54605440"/>
        <w:permEnd w:id="535169178"/>
        <w:permEnd w:id="5467129"/>
        <w:permEnd w:id="77272591"/>
        <w:permEnd w:id="1675782523"/>
        <w:permEnd w:id="993860610"/>
        <w:permEnd w:id="1238320324"/>
        <w:permEnd w:id="1179402522"/>
        <w:permEnd w:id="1344676744"/>
        <w:permEnd w:id="581108689"/>
        <w:permEnd w:id="1990818670"/>
        <w:permEnd w:id="508432885"/>
        <w:permEnd w:id="629234781"/>
        <w:permEnd w:id="1902186596"/>
        <w:permEnd w:id="228811469"/>
        <w:permEnd w:id="326918160"/>
        <w:permEnd w:id="1596273269"/>
        <w:permEnd w:id="1393707301"/>
        <w:permEnd w:id="926093337"/>
        <w:permEnd w:id="148725419"/>
        <w:permEnd w:id="1643328460"/>
        <w:permEnd w:id="1734375174"/>
        <w:permEnd w:id="703276815"/>
        <w:permEnd w:id="732187710"/>
        <w:permEnd w:id="1552972370"/>
        <w:permEnd w:id="80828144"/>
        <w:permEnd w:id="998995893"/>
        <w:permEnd w:id="199363324"/>
        <w:permEnd w:id="65503013"/>
        <w:permEnd w:id="890132420"/>
        <w:permEnd w:id="529140730"/>
        <w:permEnd w:id="1075910658"/>
        <w:permEnd w:id="682910433"/>
        <w:permEnd w:id="282997890"/>
        <w:permEnd w:id="1293105377"/>
        <w:permEnd w:id="1572150319"/>
        <w:permEnd w:id="1548365138"/>
        <w:permEnd w:id="1185958064"/>
        <w:permEnd w:id="1716724240"/>
        <w:permEnd w:id="1544304902"/>
        <w:permEnd w:id="1222080508"/>
        <w:permEnd w:id="61609898"/>
        <w:permEnd w:id="120068931"/>
        <w:permEnd w:id="640239584"/>
        <w:permEnd w:id="1731213765"/>
        <w:permEnd w:id="936932874"/>
        <w:permEnd w:id="777000795"/>
        <w:permEnd w:id="912555364"/>
        <w:permEnd w:id="744252376"/>
        <w:permEnd w:id="77167504"/>
        <w:permEnd w:id="1233914531"/>
        <w:permEnd w:id="1358189802"/>
        <w:permEnd w:id="1242593339"/>
        <w:permEnd w:id="1055588523"/>
        <w:permEnd w:id="111805086"/>
        <w:permEnd w:id="363424204"/>
        <w:permEnd w:id="662314516"/>
        <w:permEnd w:id="1779769962"/>
        <w:permEnd w:id="267322314"/>
        <w:permEnd w:id="1227189527"/>
        <w:permEnd w:id="168445065"/>
        <w:permEnd w:id="1234264375"/>
        <w:permEnd w:id="12850597"/>
        <w:permEnd w:id="1681942397"/>
        <w:permEnd w:id="1898391240"/>
        <w:permEnd w:id="1175395314"/>
        <w:permEnd w:id="783309113"/>
        <w:permEnd w:id="1401759528"/>
        <w:permEnd w:id="1723664793"/>
        <w:permEnd w:id="214762012"/>
        <w:permEnd w:id="1525815489"/>
        <w:permEnd w:id="1954952771"/>
        <w:permEnd w:id="1957714675"/>
        <w:r>
          <w:fldChar w:fldCharType="end"/>
        </w:r>
        <w:r w:rsidR="00DD77B3">
          <w:t xml:space="preserve">   </w:t>
        </w:r>
        <w:sdt>
          <w:sdtPr>
            <w:id w:val="-572044872"/>
            <w:docPartObj>
              <w:docPartGallery w:val="Page Numbers (Top of Page)"/>
              <w:docPartUnique/>
            </w:docPartObj>
          </w:sdtPr>
          <w:sdtEndPr/>
          <w:sdtContent>
            <w:r w:rsidR="00DD77B3" w:rsidRPr="00973491">
              <w:rPr>
                <w:rStyle w:val="affff7"/>
              </w:rPr>
              <w:t xml:space="preserve">|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BF29BE">
              <w:rPr>
                <w:rStyle w:val="affff7"/>
                <w:noProof/>
              </w:rPr>
              <w:t>15</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BF29BE">
              <w:rPr>
                <w:rStyle w:val="affff7"/>
                <w:noProof/>
              </w:rPr>
              <w:t>31</w:t>
            </w:r>
            <w:r w:rsidR="00DD77B3"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A971F4" w14:textId="77777777" w:rsidR="00E40217" w:rsidRDefault="00E40217" w:rsidP="00D225C0">
      <w:r>
        <w:separator/>
      </w:r>
    </w:p>
    <w:p w14:paraId="25857E9A" w14:textId="77777777" w:rsidR="00E40217" w:rsidRDefault="00E40217"/>
  </w:footnote>
  <w:footnote w:type="continuationSeparator" w:id="0">
    <w:p w14:paraId="502DEF5B" w14:textId="77777777" w:rsidR="00E40217" w:rsidRDefault="00E40217" w:rsidP="00D225C0">
      <w:r>
        <w:continuationSeparator/>
      </w:r>
    </w:p>
    <w:p w14:paraId="0D4468B4" w14:textId="77777777" w:rsidR="00E40217" w:rsidRDefault="00E40217"/>
  </w:footnote>
  <w:footnote w:id="1">
    <w:p w14:paraId="787E4FEB" w14:textId="77777777" w:rsidR="00DD77B3" w:rsidRPr="009675CA" w:rsidRDefault="00DD77B3">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2">
    <w:p w14:paraId="20CCF2F8" w14:textId="77777777" w:rsidR="00DD77B3" w:rsidRDefault="00DD77B3">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B6E4CA62"/>
    <w:lvl w:ilvl="0">
      <w:start w:val="1"/>
      <w:numFmt w:val="decimal"/>
      <w:pStyle w:val="1"/>
      <w:suff w:val="space"/>
      <w:lvlText w:val="%1."/>
      <w:lvlJc w:val="left"/>
      <w:pPr>
        <w:ind w:left="141" w:firstLine="0"/>
      </w:pPr>
      <w:rPr>
        <w:rFonts w:hint="default"/>
        <w:b/>
        <w:color w:val="F8F8F8" w:themeColor="background1"/>
      </w:rPr>
    </w:lvl>
    <w:lvl w:ilvl="1">
      <w:start w:val="1"/>
      <w:numFmt w:val="decimal"/>
      <w:pStyle w:val="11"/>
      <w:suff w:val="space"/>
      <w:lvlText w:val="%1.%2."/>
      <w:lvlJc w:val="left"/>
      <w:pPr>
        <w:ind w:left="0" w:firstLine="0"/>
      </w:pPr>
      <w:rPr>
        <w:rFonts w:asciiTheme="minorHAnsi" w:hAnsiTheme="minorHAnsi"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1813E98"/>
    <w:multiLevelType w:val="hybridMultilevel"/>
    <w:tmpl w:val="97B47002"/>
    <w:lvl w:ilvl="0" w:tplc="8272C9EA">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45C71C6D"/>
    <w:multiLevelType w:val="hybridMultilevel"/>
    <w:tmpl w:val="57FA7A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73D20CB9"/>
    <w:multiLevelType w:val="multilevel"/>
    <w:tmpl w:val="C65C6122"/>
    <w:lvl w:ilvl="0">
      <w:start w:val="1"/>
      <w:numFmt w:val="decimal"/>
      <w:pStyle w:val="12"/>
      <w:suff w:val="space"/>
      <w:lvlText w:val="%1."/>
      <w:lvlJc w:val="left"/>
      <w:pPr>
        <w:ind w:left="432" w:hanging="432"/>
      </w:pPr>
      <w:rPr>
        <w:rFonts w:hint="default"/>
      </w:rPr>
    </w:lvl>
    <w:lvl w:ilvl="1">
      <w:start w:val="1"/>
      <w:numFmt w:val="decimal"/>
      <w:pStyle w:val="20"/>
      <w:suff w:val="space"/>
      <w:lvlText w:val="%1.%2."/>
      <w:lvlJc w:val="left"/>
      <w:pPr>
        <w:ind w:left="576" w:hanging="576"/>
      </w:pPr>
      <w:rPr>
        <w:rFonts w:hint="default"/>
        <w:b/>
        <w:lang w:val="ru-RU"/>
      </w:rPr>
    </w:lvl>
    <w:lvl w:ilvl="2">
      <w:start w:val="1"/>
      <w:numFmt w:val="decimal"/>
      <w:pStyle w:val="3"/>
      <w:suff w:val="space"/>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3"/>
  </w:num>
  <w:num w:numId="7">
    <w:abstractNumId w:val="6"/>
  </w:num>
  <w:num w:numId="8">
    <w:abstractNumId w:val="10"/>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2"/>
  </w:num>
  <w:num w:numId="13">
    <w:abstractNumId w:val="11"/>
  </w:num>
  <w:num w:numId="14">
    <w:abstractNumId w:val="12"/>
  </w:num>
  <w:num w:numId="15">
    <w:abstractNumId w:val="3"/>
  </w:num>
  <w:num w:numId="16">
    <w:abstractNumId w:val="3"/>
  </w:num>
  <w:num w:numId="17">
    <w:abstractNumId w:val="3"/>
  </w:num>
  <w:num w:numId="18">
    <w:abstractNumId w:val="8"/>
  </w:num>
  <w:num w:numId="19">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proofState w:spelling="clean"/>
  <w:attachedTemplate r:id="rId1"/>
  <w:stylePaneSortMethod w:val="0000"/>
  <w:documentProtection w:edit="readOnly"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406A"/>
    <w:rsid w:val="0000053F"/>
    <w:rsid w:val="000012EC"/>
    <w:rsid w:val="000027B9"/>
    <w:rsid w:val="000031D0"/>
    <w:rsid w:val="0000373D"/>
    <w:rsid w:val="00003C7B"/>
    <w:rsid w:val="000042CC"/>
    <w:rsid w:val="00006A3F"/>
    <w:rsid w:val="000077E7"/>
    <w:rsid w:val="000106A8"/>
    <w:rsid w:val="000108FB"/>
    <w:rsid w:val="000110FD"/>
    <w:rsid w:val="00011744"/>
    <w:rsid w:val="000125C3"/>
    <w:rsid w:val="00012ACB"/>
    <w:rsid w:val="0001345F"/>
    <w:rsid w:val="000153AD"/>
    <w:rsid w:val="0001572E"/>
    <w:rsid w:val="00015C01"/>
    <w:rsid w:val="0001662C"/>
    <w:rsid w:val="00016AD1"/>
    <w:rsid w:val="00016AEE"/>
    <w:rsid w:val="0001723A"/>
    <w:rsid w:val="000174A5"/>
    <w:rsid w:val="00020135"/>
    <w:rsid w:val="0002062D"/>
    <w:rsid w:val="00020755"/>
    <w:rsid w:val="00020AF9"/>
    <w:rsid w:val="00020C0F"/>
    <w:rsid w:val="0002158C"/>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656"/>
    <w:rsid w:val="0003290C"/>
    <w:rsid w:val="00032A22"/>
    <w:rsid w:val="000331FA"/>
    <w:rsid w:val="000332F6"/>
    <w:rsid w:val="00033BCC"/>
    <w:rsid w:val="0003406A"/>
    <w:rsid w:val="00037955"/>
    <w:rsid w:val="00037FE0"/>
    <w:rsid w:val="000419D5"/>
    <w:rsid w:val="00041F03"/>
    <w:rsid w:val="000421BA"/>
    <w:rsid w:val="00042EF1"/>
    <w:rsid w:val="00043111"/>
    <w:rsid w:val="00044F1F"/>
    <w:rsid w:val="00045C06"/>
    <w:rsid w:val="00046621"/>
    <w:rsid w:val="0004725D"/>
    <w:rsid w:val="00050633"/>
    <w:rsid w:val="00053539"/>
    <w:rsid w:val="00053A68"/>
    <w:rsid w:val="00053D20"/>
    <w:rsid w:val="00053E99"/>
    <w:rsid w:val="00054592"/>
    <w:rsid w:val="00055118"/>
    <w:rsid w:val="0005554B"/>
    <w:rsid w:val="00055A83"/>
    <w:rsid w:val="00055E7F"/>
    <w:rsid w:val="000563F3"/>
    <w:rsid w:val="0005764A"/>
    <w:rsid w:val="0006010B"/>
    <w:rsid w:val="000604D7"/>
    <w:rsid w:val="0006083A"/>
    <w:rsid w:val="00061793"/>
    <w:rsid w:val="000620DF"/>
    <w:rsid w:val="000626A9"/>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A8"/>
    <w:rsid w:val="0007337E"/>
    <w:rsid w:val="00074807"/>
    <w:rsid w:val="00074D49"/>
    <w:rsid w:val="00075178"/>
    <w:rsid w:val="000758E4"/>
    <w:rsid w:val="00075DDC"/>
    <w:rsid w:val="000768B8"/>
    <w:rsid w:val="000773A5"/>
    <w:rsid w:val="00077491"/>
    <w:rsid w:val="00077B06"/>
    <w:rsid w:val="00077C1D"/>
    <w:rsid w:val="00081FBE"/>
    <w:rsid w:val="00082024"/>
    <w:rsid w:val="000825A0"/>
    <w:rsid w:val="00082C9A"/>
    <w:rsid w:val="00082D2A"/>
    <w:rsid w:val="00083BAD"/>
    <w:rsid w:val="00083D72"/>
    <w:rsid w:val="000843C1"/>
    <w:rsid w:val="00084516"/>
    <w:rsid w:val="00084688"/>
    <w:rsid w:val="00084D33"/>
    <w:rsid w:val="00085A16"/>
    <w:rsid w:val="000862BF"/>
    <w:rsid w:val="000871F6"/>
    <w:rsid w:val="00087BD2"/>
    <w:rsid w:val="000902DD"/>
    <w:rsid w:val="00091805"/>
    <w:rsid w:val="00091D9E"/>
    <w:rsid w:val="000924E0"/>
    <w:rsid w:val="00092863"/>
    <w:rsid w:val="00092F30"/>
    <w:rsid w:val="0009349C"/>
    <w:rsid w:val="00093AA2"/>
    <w:rsid w:val="00093AAD"/>
    <w:rsid w:val="000940F3"/>
    <w:rsid w:val="000943A0"/>
    <w:rsid w:val="0009519E"/>
    <w:rsid w:val="00095257"/>
    <w:rsid w:val="00096446"/>
    <w:rsid w:val="000969FE"/>
    <w:rsid w:val="00096BB8"/>
    <w:rsid w:val="00097204"/>
    <w:rsid w:val="000972E2"/>
    <w:rsid w:val="0009739D"/>
    <w:rsid w:val="00097502"/>
    <w:rsid w:val="000A08F2"/>
    <w:rsid w:val="000A0B0D"/>
    <w:rsid w:val="000A0DDA"/>
    <w:rsid w:val="000A14D2"/>
    <w:rsid w:val="000A1BBA"/>
    <w:rsid w:val="000A2007"/>
    <w:rsid w:val="000A22FE"/>
    <w:rsid w:val="000A3026"/>
    <w:rsid w:val="000A3955"/>
    <w:rsid w:val="000A3E47"/>
    <w:rsid w:val="000A3F30"/>
    <w:rsid w:val="000A4529"/>
    <w:rsid w:val="000A4FF9"/>
    <w:rsid w:val="000A5290"/>
    <w:rsid w:val="000A57F7"/>
    <w:rsid w:val="000A7088"/>
    <w:rsid w:val="000A7D7E"/>
    <w:rsid w:val="000B13C4"/>
    <w:rsid w:val="000B17EF"/>
    <w:rsid w:val="000B18E5"/>
    <w:rsid w:val="000B28FE"/>
    <w:rsid w:val="000B32C2"/>
    <w:rsid w:val="000B5AF6"/>
    <w:rsid w:val="000B65C1"/>
    <w:rsid w:val="000B67A6"/>
    <w:rsid w:val="000B72EF"/>
    <w:rsid w:val="000C0CFC"/>
    <w:rsid w:val="000C0D1D"/>
    <w:rsid w:val="000C2121"/>
    <w:rsid w:val="000C247F"/>
    <w:rsid w:val="000C2A3B"/>
    <w:rsid w:val="000C33B5"/>
    <w:rsid w:val="000C352B"/>
    <w:rsid w:val="000C499D"/>
    <w:rsid w:val="000C55FF"/>
    <w:rsid w:val="000C670B"/>
    <w:rsid w:val="000C6DA2"/>
    <w:rsid w:val="000C6EC6"/>
    <w:rsid w:val="000C70CF"/>
    <w:rsid w:val="000C7410"/>
    <w:rsid w:val="000D05F1"/>
    <w:rsid w:val="000D0F76"/>
    <w:rsid w:val="000D1488"/>
    <w:rsid w:val="000D1B02"/>
    <w:rsid w:val="000D2063"/>
    <w:rsid w:val="000D26C7"/>
    <w:rsid w:val="000D3846"/>
    <w:rsid w:val="000D3F1D"/>
    <w:rsid w:val="000D4EEA"/>
    <w:rsid w:val="000D50AF"/>
    <w:rsid w:val="000D5D40"/>
    <w:rsid w:val="000D64ED"/>
    <w:rsid w:val="000D6702"/>
    <w:rsid w:val="000D73B5"/>
    <w:rsid w:val="000D7D73"/>
    <w:rsid w:val="000E16EA"/>
    <w:rsid w:val="000E1D76"/>
    <w:rsid w:val="000E2466"/>
    <w:rsid w:val="000E29EE"/>
    <w:rsid w:val="000E3472"/>
    <w:rsid w:val="000E34CB"/>
    <w:rsid w:val="000E3AA5"/>
    <w:rsid w:val="000E3E4B"/>
    <w:rsid w:val="000E4507"/>
    <w:rsid w:val="000E5BA0"/>
    <w:rsid w:val="000E5EF6"/>
    <w:rsid w:val="000E62F5"/>
    <w:rsid w:val="000E6691"/>
    <w:rsid w:val="000E6D6D"/>
    <w:rsid w:val="000E76A9"/>
    <w:rsid w:val="000E7BA7"/>
    <w:rsid w:val="000E7C0B"/>
    <w:rsid w:val="000F04B5"/>
    <w:rsid w:val="000F0D98"/>
    <w:rsid w:val="000F0ED2"/>
    <w:rsid w:val="000F1182"/>
    <w:rsid w:val="000F14BF"/>
    <w:rsid w:val="000F1BA4"/>
    <w:rsid w:val="000F2A25"/>
    <w:rsid w:val="000F3082"/>
    <w:rsid w:val="000F3485"/>
    <w:rsid w:val="000F4CAC"/>
    <w:rsid w:val="000F57B2"/>
    <w:rsid w:val="000F5FE3"/>
    <w:rsid w:val="000F6D92"/>
    <w:rsid w:val="000F6E10"/>
    <w:rsid w:val="000F7F9B"/>
    <w:rsid w:val="00100097"/>
    <w:rsid w:val="00100295"/>
    <w:rsid w:val="001006D6"/>
    <w:rsid w:val="00100913"/>
    <w:rsid w:val="001023C4"/>
    <w:rsid w:val="00102616"/>
    <w:rsid w:val="00103824"/>
    <w:rsid w:val="00104012"/>
    <w:rsid w:val="001049DD"/>
    <w:rsid w:val="00105A8A"/>
    <w:rsid w:val="001062BB"/>
    <w:rsid w:val="00106F80"/>
    <w:rsid w:val="001077FD"/>
    <w:rsid w:val="00107A51"/>
    <w:rsid w:val="00107A78"/>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1256"/>
    <w:rsid w:val="001213AD"/>
    <w:rsid w:val="001225F9"/>
    <w:rsid w:val="00122A95"/>
    <w:rsid w:val="00122D5F"/>
    <w:rsid w:val="001234DB"/>
    <w:rsid w:val="001236B8"/>
    <w:rsid w:val="00123CD0"/>
    <w:rsid w:val="00123ED0"/>
    <w:rsid w:val="00124413"/>
    <w:rsid w:val="001249F8"/>
    <w:rsid w:val="00124C7D"/>
    <w:rsid w:val="001253A9"/>
    <w:rsid w:val="0012574A"/>
    <w:rsid w:val="00125B5C"/>
    <w:rsid w:val="00125DA4"/>
    <w:rsid w:val="0012617E"/>
    <w:rsid w:val="00126B40"/>
    <w:rsid w:val="00126D0F"/>
    <w:rsid w:val="00127550"/>
    <w:rsid w:val="001302F4"/>
    <w:rsid w:val="00130788"/>
    <w:rsid w:val="00130CE3"/>
    <w:rsid w:val="00131152"/>
    <w:rsid w:val="00131234"/>
    <w:rsid w:val="0013352E"/>
    <w:rsid w:val="0013364A"/>
    <w:rsid w:val="001345E0"/>
    <w:rsid w:val="0013524B"/>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CA4"/>
    <w:rsid w:val="001505E6"/>
    <w:rsid w:val="00150630"/>
    <w:rsid w:val="00150EE3"/>
    <w:rsid w:val="0015128F"/>
    <w:rsid w:val="001521AC"/>
    <w:rsid w:val="001537E6"/>
    <w:rsid w:val="001565D2"/>
    <w:rsid w:val="00156759"/>
    <w:rsid w:val="0015756D"/>
    <w:rsid w:val="00157E3F"/>
    <w:rsid w:val="00160BE0"/>
    <w:rsid w:val="0016147F"/>
    <w:rsid w:val="00161CC6"/>
    <w:rsid w:val="0016202E"/>
    <w:rsid w:val="00162763"/>
    <w:rsid w:val="00162AEA"/>
    <w:rsid w:val="001634A2"/>
    <w:rsid w:val="00163703"/>
    <w:rsid w:val="00163DF7"/>
    <w:rsid w:val="00164065"/>
    <w:rsid w:val="001640B9"/>
    <w:rsid w:val="00164235"/>
    <w:rsid w:val="0016499C"/>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323"/>
    <w:rsid w:val="00174B6F"/>
    <w:rsid w:val="001750B9"/>
    <w:rsid w:val="0017510B"/>
    <w:rsid w:val="00175DE8"/>
    <w:rsid w:val="001766C6"/>
    <w:rsid w:val="00176D35"/>
    <w:rsid w:val="0017726B"/>
    <w:rsid w:val="001779D4"/>
    <w:rsid w:val="00177BA9"/>
    <w:rsid w:val="00180232"/>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910"/>
    <w:rsid w:val="001A7B6C"/>
    <w:rsid w:val="001B085D"/>
    <w:rsid w:val="001B100F"/>
    <w:rsid w:val="001B1419"/>
    <w:rsid w:val="001B169A"/>
    <w:rsid w:val="001B1B3E"/>
    <w:rsid w:val="001B2289"/>
    <w:rsid w:val="001B246C"/>
    <w:rsid w:val="001B2610"/>
    <w:rsid w:val="001B2694"/>
    <w:rsid w:val="001B2C7A"/>
    <w:rsid w:val="001B3025"/>
    <w:rsid w:val="001B3A9F"/>
    <w:rsid w:val="001B3E07"/>
    <w:rsid w:val="001B3E43"/>
    <w:rsid w:val="001B5DDF"/>
    <w:rsid w:val="001B5EF0"/>
    <w:rsid w:val="001B6287"/>
    <w:rsid w:val="001C020A"/>
    <w:rsid w:val="001C0367"/>
    <w:rsid w:val="001C0A50"/>
    <w:rsid w:val="001C1836"/>
    <w:rsid w:val="001C1DA3"/>
    <w:rsid w:val="001C2ACB"/>
    <w:rsid w:val="001C2BE8"/>
    <w:rsid w:val="001C30C6"/>
    <w:rsid w:val="001C33BC"/>
    <w:rsid w:val="001C3709"/>
    <w:rsid w:val="001C376E"/>
    <w:rsid w:val="001C38BE"/>
    <w:rsid w:val="001C3982"/>
    <w:rsid w:val="001C3D8C"/>
    <w:rsid w:val="001C3F0D"/>
    <w:rsid w:val="001C6237"/>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4BF"/>
    <w:rsid w:val="001F353E"/>
    <w:rsid w:val="001F46CB"/>
    <w:rsid w:val="001F4B74"/>
    <w:rsid w:val="001F5A0D"/>
    <w:rsid w:val="001F5F77"/>
    <w:rsid w:val="001F66B9"/>
    <w:rsid w:val="001F6AD1"/>
    <w:rsid w:val="001F6C20"/>
    <w:rsid w:val="001F6C2C"/>
    <w:rsid w:val="001F6C30"/>
    <w:rsid w:val="001F734F"/>
    <w:rsid w:val="00200EBB"/>
    <w:rsid w:val="002011D4"/>
    <w:rsid w:val="002012F7"/>
    <w:rsid w:val="00201583"/>
    <w:rsid w:val="00201660"/>
    <w:rsid w:val="00201ABC"/>
    <w:rsid w:val="00201CCA"/>
    <w:rsid w:val="00202B0B"/>
    <w:rsid w:val="002040FA"/>
    <w:rsid w:val="002044EF"/>
    <w:rsid w:val="00204B63"/>
    <w:rsid w:val="00205ABB"/>
    <w:rsid w:val="00206104"/>
    <w:rsid w:val="00206106"/>
    <w:rsid w:val="00206244"/>
    <w:rsid w:val="0020633C"/>
    <w:rsid w:val="0021046E"/>
    <w:rsid w:val="00211C44"/>
    <w:rsid w:val="00212FD0"/>
    <w:rsid w:val="00213130"/>
    <w:rsid w:val="00213E83"/>
    <w:rsid w:val="00214605"/>
    <w:rsid w:val="00215044"/>
    <w:rsid w:val="00215767"/>
    <w:rsid w:val="002164F4"/>
    <w:rsid w:val="0021686B"/>
    <w:rsid w:val="002169E8"/>
    <w:rsid w:val="00216C78"/>
    <w:rsid w:val="00217610"/>
    <w:rsid w:val="00217A09"/>
    <w:rsid w:val="00220199"/>
    <w:rsid w:val="00220A88"/>
    <w:rsid w:val="0022142E"/>
    <w:rsid w:val="00222840"/>
    <w:rsid w:val="002242A3"/>
    <w:rsid w:val="00226050"/>
    <w:rsid w:val="00226FF9"/>
    <w:rsid w:val="0023097D"/>
    <w:rsid w:val="0023140C"/>
    <w:rsid w:val="00235AF0"/>
    <w:rsid w:val="00235F39"/>
    <w:rsid w:val="00236CAC"/>
    <w:rsid w:val="00236E67"/>
    <w:rsid w:val="0023729B"/>
    <w:rsid w:val="00237FE3"/>
    <w:rsid w:val="0024114F"/>
    <w:rsid w:val="00241471"/>
    <w:rsid w:val="00241FB7"/>
    <w:rsid w:val="00242A4B"/>
    <w:rsid w:val="00242C45"/>
    <w:rsid w:val="00242DA3"/>
    <w:rsid w:val="002433BD"/>
    <w:rsid w:val="00243AC8"/>
    <w:rsid w:val="00243FDA"/>
    <w:rsid w:val="002440E7"/>
    <w:rsid w:val="002443C2"/>
    <w:rsid w:val="00244773"/>
    <w:rsid w:val="00244E7D"/>
    <w:rsid w:val="00245073"/>
    <w:rsid w:val="002450CA"/>
    <w:rsid w:val="00245E58"/>
    <w:rsid w:val="00245F51"/>
    <w:rsid w:val="00245FD5"/>
    <w:rsid w:val="00246312"/>
    <w:rsid w:val="00250C79"/>
    <w:rsid w:val="00250E5E"/>
    <w:rsid w:val="00250E78"/>
    <w:rsid w:val="002511DA"/>
    <w:rsid w:val="00251D75"/>
    <w:rsid w:val="002527FC"/>
    <w:rsid w:val="00252859"/>
    <w:rsid w:val="00253B79"/>
    <w:rsid w:val="00254015"/>
    <w:rsid w:val="00254700"/>
    <w:rsid w:val="00254DD9"/>
    <w:rsid w:val="0025595D"/>
    <w:rsid w:val="00255AE9"/>
    <w:rsid w:val="00256143"/>
    <w:rsid w:val="00256693"/>
    <w:rsid w:val="00257785"/>
    <w:rsid w:val="00260376"/>
    <w:rsid w:val="00260BFD"/>
    <w:rsid w:val="0026157A"/>
    <w:rsid w:val="0026176B"/>
    <w:rsid w:val="00261B79"/>
    <w:rsid w:val="00262180"/>
    <w:rsid w:val="0026483B"/>
    <w:rsid w:val="00266478"/>
    <w:rsid w:val="00266891"/>
    <w:rsid w:val="00267670"/>
    <w:rsid w:val="00267B99"/>
    <w:rsid w:val="00271732"/>
    <w:rsid w:val="00271A9E"/>
    <w:rsid w:val="00271D39"/>
    <w:rsid w:val="00273A23"/>
    <w:rsid w:val="00273F90"/>
    <w:rsid w:val="002741DB"/>
    <w:rsid w:val="00274FD1"/>
    <w:rsid w:val="00275A83"/>
    <w:rsid w:val="00277834"/>
    <w:rsid w:val="00282755"/>
    <w:rsid w:val="00282ACF"/>
    <w:rsid w:val="00283E1E"/>
    <w:rsid w:val="00283EDE"/>
    <w:rsid w:val="0028419B"/>
    <w:rsid w:val="00284C12"/>
    <w:rsid w:val="00285655"/>
    <w:rsid w:val="00285BA9"/>
    <w:rsid w:val="002876C7"/>
    <w:rsid w:val="00287C2C"/>
    <w:rsid w:val="00287DEA"/>
    <w:rsid w:val="00290CBC"/>
    <w:rsid w:val="002910CB"/>
    <w:rsid w:val="00291992"/>
    <w:rsid w:val="00291AC8"/>
    <w:rsid w:val="00292263"/>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406D"/>
    <w:rsid w:val="002A4460"/>
    <w:rsid w:val="002A4A60"/>
    <w:rsid w:val="002A5281"/>
    <w:rsid w:val="002A5378"/>
    <w:rsid w:val="002A5456"/>
    <w:rsid w:val="002A5523"/>
    <w:rsid w:val="002A5BF7"/>
    <w:rsid w:val="002A5DD6"/>
    <w:rsid w:val="002A63D5"/>
    <w:rsid w:val="002A71B1"/>
    <w:rsid w:val="002A7B09"/>
    <w:rsid w:val="002A7F12"/>
    <w:rsid w:val="002B046D"/>
    <w:rsid w:val="002B0D93"/>
    <w:rsid w:val="002B12BE"/>
    <w:rsid w:val="002B2090"/>
    <w:rsid w:val="002B29DD"/>
    <w:rsid w:val="002B2A5D"/>
    <w:rsid w:val="002B2E7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C6788"/>
    <w:rsid w:val="002D0ABA"/>
    <w:rsid w:val="002D12D7"/>
    <w:rsid w:val="002D1AAB"/>
    <w:rsid w:val="002D1FA9"/>
    <w:rsid w:val="002D2F5B"/>
    <w:rsid w:val="002D366D"/>
    <w:rsid w:val="002D39F1"/>
    <w:rsid w:val="002D3C4F"/>
    <w:rsid w:val="002D44EE"/>
    <w:rsid w:val="002D450C"/>
    <w:rsid w:val="002D4525"/>
    <w:rsid w:val="002D45A5"/>
    <w:rsid w:val="002D5E31"/>
    <w:rsid w:val="002D5F2D"/>
    <w:rsid w:val="002D634D"/>
    <w:rsid w:val="002D6692"/>
    <w:rsid w:val="002D68EA"/>
    <w:rsid w:val="002D7D7E"/>
    <w:rsid w:val="002E1478"/>
    <w:rsid w:val="002E154F"/>
    <w:rsid w:val="002E16FA"/>
    <w:rsid w:val="002E173E"/>
    <w:rsid w:val="002E17EE"/>
    <w:rsid w:val="002E3180"/>
    <w:rsid w:val="002E3260"/>
    <w:rsid w:val="002E40C8"/>
    <w:rsid w:val="002E4CE8"/>
    <w:rsid w:val="002E51B5"/>
    <w:rsid w:val="002E699C"/>
    <w:rsid w:val="002E76BC"/>
    <w:rsid w:val="002E7812"/>
    <w:rsid w:val="002F023B"/>
    <w:rsid w:val="002F0BC7"/>
    <w:rsid w:val="002F11D2"/>
    <w:rsid w:val="002F261A"/>
    <w:rsid w:val="002F284C"/>
    <w:rsid w:val="002F2A41"/>
    <w:rsid w:val="002F2EC8"/>
    <w:rsid w:val="002F34D9"/>
    <w:rsid w:val="002F35D6"/>
    <w:rsid w:val="002F3E54"/>
    <w:rsid w:val="002F431A"/>
    <w:rsid w:val="002F4E92"/>
    <w:rsid w:val="002F5200"/>
    <w:rsid w:val="002F56E2"/>
    <w:rsid w:val="002F5A6C"/>
    <w:rsid w:val="002F698E"/>
    <w:rsid w:val="002F6ADE"/>
    <w:rsid w:val="002F7915"/>
    <w:rsid w:val="003000A6"/>
    <w:rsid w:val="0030050A"/>
    <w:rsid w:val="00300A87"/>
    <w:rsid w:val="00300DC8"/>
    <w:rsid w:val="0030143B"/>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3B8F"/>
    <w:rsid w:val="00314C4B"/>
    <w:rsid w:val="00315475"/>
    <w:rsid w:val="0031561E"/>
    <w:rsid w:val="003163F9"/>
    <w:rsid w:val="00316527"/>
    <w:rsid w:val="00316543"/>
    <w:rsid w:val="003166F5"/>
    <w:rsid w:val="00316735"/>
    <w:rsid w:val="00316C6D"/>
    <w:rsid w:val="00316CCE"/>
    <w:rsid w:val="003179DD"/>
    <w:rsid w:val="00320E8D"/>
    <w:rsid w:val="00321C12"/>
    <w:rsid w:val="00321FCF"/>
    <w:rsid w:val="00323948"/>
    <w:rsid w:val="00324269"/>
    <w:rsid w:val="00324291"/>
    <w:rsid w:val="0032516C"/>
    <w:rsid w:val="003258AD"/>
    <w:rsid w:val="00326866"/>
    <w:rsid w:val="00327260"/>
    <w:rsid w:val="0032729F"/>
    <w:rsid w:val="003272EF"/>
    <w:rsid w:val="00327968"/>
    <w:rsid w:val="00330B11"/>
    <w:rsid w:val="00331469"/>
    <w:rsid w:val="00332009"/>
    <w:rsid w:val="00332193"/>
    <w:rsid w:val="00332B8E"/>
    <w:rsid w:val="003330D2"/>
    <w:rsid w:val="00333416"/>
    <w:rsid w:val="003337CD"/>
    <w:rsid w:val="00333AB3"/>
    <w:rsid w:val="0033450D"/>
    <w:rsid w:val="00334ECE"/>
    <w:rsid w:val="003357FA"/>
    <w:rsid w:val="0033682F"/>
    <w:rsid w:val="0033684D"/>
    <w:rsid w:val="00337599"/>
    <w:rsid w:val="00340768"/>
    <w:rsid w:val="0034082A"/>
    <w:rsid w:val="00342324"/>
    <w:rsid w:val="003427EE"/>
    <w:rsid w:val="003427F0"/>
    <w:rsid w:val="00343736"/>
    <w:rsid w:val="003438C4"/>
    <w:rsid w:val="00343A09"/>
    <w:rsid w:val="00343C36"/>
    <w:rsid w:val="00343CBF"/>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460"/>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67A31"/>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2169"/>
    <w:rsid w:val="0038457E"/>
    <w:rsid w:val="00384745"/>
    <w:rsid w:val="003849A1"/>
    <w:rsid w:val="00385AC7"/>
    <w:rsid w:val="00385E94"/>
    <w:rsid w:val="00386818"/>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25B"/>
    <w:rsid w:val="00396D10"/>
    <w:rsid w:val="00396F48"/>
    <w:rsid w:val="0039701C"/>
    <w:rsid w:val="0039768F"/>
    <w:rsid w:val="00397D3E"/>
    <w:rsid w:val="00397D60"/>
    <w:rsid w:val="00397E6C"/>
    <w:rsid w:val="003A14B5"/>
    <w:rsid w:val="003A1955"/>
    <w:rsid w:val="003A1AC4"/>
    <w:rsid w:val="003A1B12"/>
    <w:rsid w:val="003A1E82"/>
    <w:rsid w:val="003A226D"/>
    <w:rsid w:val="003A249F"/>
    <w:rsid w:val="003A441A"/>
    <w:rsid w:val="003A442E"/>
    <w:rsid w:val="003A457B"/>
    <w:rsid w:val="003A4CDD"/>
    <w:rsid w:val="003A57EC"/>
    <w:rsid w:val="003A5DF9"/>
    <w:rsid w:val="003B01F9"/>
    <w:rsid w:val="003B032D"/>
    <w:rsid w:val="003B1611"/>
    <w:rsid w:val="003B191A"/>
    <w:rsid w:val="003B2858"/>
    <w:rsid w:val="003B30C4"/>
    <w:rsid w:val="003B3336"/>
    <w:rsid w:val="003B3E9F"/>
    <w:rsid w:val="003B40D8"/>
    <w:rsid w:val="003B419A"/>
    <w:rsid w:val="003B41CB"/>
    <w:rsid w:val="003B43DE"/>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2D31"/>
    <w:rsid w:val="003D452E"/>
    <w:rsid w:val="003D4AF7"/>
    <w:rsid w:val="003D5A15"/>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73C"/>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ECF"/>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E1F"/>
    <w:rsid w:val="004411A0"/>
    <w:rsid w:val="00441C4E"/>
    <w:rsid w:val="0044295E"/>
    <w:rsid w:val="00443216"/>
    <w:rsid w:val="00443859"/>
    <w:rsid w:val="00443B0A"/>
    <w:rsid w:val="00443CF9"/>
    <w:rsid w:val="004455C2"/>
    <w:rsid w:val="00446F03"/>
    <w:rsid w:val="004470F5"/>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1B1"/>
    <w:rsid w:val="004624CE"/>
    <w:rsid w:val="00463A20"/>
    <w:rsid w:val="00466617"/>
    <w:rsid w:val="00466DC3"/>
    <w:rsid w:val="00467342"/>
    <w:rsid w:val="004707BD"/>
    <w:rsid w:val="00470809"/>
    <w:rsid w:val="00470A3B"/>
    <w:rsid w:val="004729AA"/>
    <w:rsid w:val="0047311F"/>
    <w:rsid w:val="004733C3"/>
    <w:rsid w:val="0047404C"/>
    <w:rsid w:val="00474430"/>
    <w:rsid w:val="0047532E"/>
    <w:rsid w:val="00475F6E"/>
    <w:rsid w:val="00476CD1"/>
    <w:rsid w:val="004774C8"/>
    <w:rsid w:val="00477C89"/>
    <w:rsid w:val="00480129"/>
    <w:rsid w:val="00480A92"/>
    <w:rsid w:val="00480D83"/>
    <w:rsid w:val="00480F03"/>
    <w:rsid w:val="004810B7"/>
    <w:rsid w:val="00481496"/>
    <w:rsid w:val="00481549"/>
    <w:rsid w:val="00483248"/>
    <w:rsid w:val="004837E1"/>
    <w:rsid w:val="00483830"/>
    <w:rsid w:val="00483D86"/>
    <w:rsid w:val="00483EEF"/>
    <w:rsid w:val="00484195"/>
    <w:rsid w:val="004851BB"/>
    <w:rsid w:val="0048534E"/>
    <w:rsid w:val="004856A5"/>
    <w:rsid w:val="00485DD2"/>
    <w:rsid w:val="004861FF"/>
    <w:rsid w:val="00486B73"/>
    <w:rsid w:val="00487719"/>
    <w:rsid w:val="00487DCE"/>
    <w:rsid w:val="00487ED2"/>
    <w:rsid w:val="00490B5C"/>
    <w:rsid w:val="00491D29"/>
    <w:rsid w:val="00492A52"/>
    <w:rsid w:val="00492A8C"/>
    <w:rsid w:val="00492B8F"/>
    <w:rsid w:val="00492F5D"/>
    <w:rsid w:val="004937B0"/>
    <w:rsid w:val="00493909"/>
    <w:rsid w:val="00493B2A"/>
    <w:rsid w:val="0049430B"/>
    <w:rsid w:val="0049534B"/>
    <w:rsid w:val="004958E0"/>
    <w:rsid w:val="00495AFF"/>
    <w:rsid w:val="00496594"/>
    <w:rsid w:val="00496596"/>
    <w:rsid w:val="00497755"/>
    <w:rsid w:val="004A02EA"/>
    <w:rsid w:val="004A0978"/>
    <w:rsid w:val="004A0E8C"/>
    <w:rsid w:val="004A11C7"/>
    <w:rsid w:val="004A11DE"/>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0780"/>
    <w:rsid w:val="004B1339"/>
    <w:rsid w:val="004B1678"/>
    <w:rsid w:val="004B18CB"/>
    <w:rsid w:val="004B1D07"/>
    <w:rsid w:val="004B216E"/>
    <w:rsid w:val="004B227D"/>
    <w:rsid w:val="004B26ED"/>
    <w:rsid w:val="004B284F"/>
    <w:rsid w:val="004B4572"/>
    <w:rsid w:val="004B4DB9"/>
    <w:rsid w:val="004B4DF0"/>
    <w:rsid w:val="004B5D44"/>
    <w:rsid w:val="004B601C"/>
    <w:rsid w:val="004B63B0"/>
    <w:rsid w:val="004C03F1"/>
    <w:rsid w:val="004C1291"/>
    <w:rsid w:val="004C19E7"/>
    <w:rsid w:val="004C1AE3"/>
    <w:rsid w:val="004C1CA1"/>
    <w:rsid w:val="004C251B"/>
    <w:rsid w:val="004C2875"/>
    <w:rsid w:val="004C2B91"/>
    <w:rsid w:val="004C2C72"/>
    <w:rsid w:val="004C2EC2"/>
    <w:rsid w:val="004C32E3"/>
    <w:rsid w:val="004C438E"/>
    <w:rsid w:val="004C4FF7"/>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77B"/>
    <w:rsid w:val="004D3940"/>
    <w:rsid w:val="004D3B3A"/>
    <w:rsid w:val="004D4604"/>
    <w:rsid w:val="004D52E3"/>
    <w:rsid w:val="004D551B"/>
    <w:rsid w:val="004D585D"/>
    <w:rsid w:val="004D5F23"/>
    <w:rsid w:val="004D6B27"/>
    <w:rsid w:val="004D7869"/>
    <w:rsid w:val="004D7A4D"/>
    <w:rsid w:val="004E07D9"/>
    <w:rsid w:val="004E1018"/>
    <w:rsid w:val="004E13C3"/>
    <w:rsid w:val="004E15AA"/>
    <w:rsid w:val="004E1677"/>
    <w:rsid w:val="004E1CEE"/>
    <w:rsid w:val="004E2C85"/>
    <w:rsid w:val="004E3336"/>
    <w:rsid w:val="004E3399"/>
    <w:rsid w:val="004E3872"/>
    <w:rsid w:val="004E3987"/>
    <w:rsid w:val="004E4B12"/>
    <w:rsid w:val="004E598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4D34"/>
    <w:rsid w:val="004F58BE"/>
    <w:rsid w:val="004F61AE"/>
    <w:rsid w:val="004F6646"/>
    <w:rsid w:val="004F75B3"/>
    <w:rsid w:val="004F7855"/>
    <w:rsid w:val="004F7FDF"/>
    <w:rsid w:val="005005BE"/>
    <w:rsid w:val="00500917"/>
    <w:rsid w:val="00500A42"/>
    <w:rsid w:val="00501BC5"/>
    <w:rsid w:val="005023CA"/>
    <w:rsid w:val="00504529"/>
    <w:rsid w:val="0050488E"/>
    <w:rsid w:val="00504C19"/>
    <w:rsid w:val="005053CF"/>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17B49"/>
    <w:rsid w:val="005216EA"/>
    <w:rsid w:val="00521B48"/>
    <w:rsid w:val="00521C91"/>
    <w:rsid w:val="0052254B"/>
    <w:rsid w:val="005227A2"/>
    <w:rsid w:val="00522A4B"/>
    <w:rsid w:val="00524154"/>
    <w:rsid w:val="005267B7"/>
    <w:rsid w:val="005314EE"/>
    <w:rsid w:val="00531BCA"/>
    <w:rsid w:val="00532E69"/>
    <w:rsid w:val="005338F0"/>
    <w:rsid w:val="00534C64"/>
    <w:rsid w:val="005353C1"/>
    <w:rsid w:val="0053576E"/>
    <w:rsid w:val="00535C16"/>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3"/>
    <w:rsid w:val="0054798C"/>
    <w:rsid w:val="00550C3E"/>
    <w:rsid w:val="00551A6B"/>
    <w:rsid w:val="00551BE8"/>
    <w:rsid w:val="00551F87"/>
    <w:rsid w:val="00552133"/>
    <w:rsid w:val="005526F9"/>
    <w:rsid w:val="00552BF3"/>
    <w:rsid w:val="00552DD0"/>
    <w:rsid w:val="00553638"/>
    <w:rsid w:val="00554235"/>
    <w:rsid w:val="00554639"/>
    <w:rsid w:val="0055467C"/>
    <w:rsid w:val="005549A0"/>
    <w:rsid w:val="00554F2A"/>
    <w:rsid w:val="005563B5"/>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A5"/>
    <w:rsid w:val="00564865"/>
    <w:rsid w:val="00565C3E"/>
    <w:rsid w:val="00565F7C"/>
    <w:rsid w:val="005662DB"/>
    <w:rsid w:val="00566704"/>
    <w:rsid w:val="00566EA1"/>
    <w:rsid w:val="00566F12"/>
    <w:rsid w:val="00567C5F"/>
    <w:rsid w:val="005704AE"/>
    <w:rsid w:val="00570982"/>
    <w:rsid w:val="00571837"/>
    <w:rsid w:val="00571EAD"/>
    <w:rsid w:val="005721AF"/>
    <w:rsid w:val="005721EE"/>
    <w:rsid w:val="00572BE2"/>
    <w:rsid w:val="00572D22"/>
    <w:rsid w:val="00573258"/>
    <w:rsid w:val="0057337B"/>
    <w:rsid w:val="00573499"/>
    <w:rsid w:val="00573671"/>
    <w:rsid w:val="005738DB"/>
    <w:rsid w:val="005739AC"/>
    <w:rsid w:val="00575737"/>
    <w:rsid w:val="00575EC4"/>
    <w:rsid w:val="005766D1"/>
    <w:rsid w:val="00576B0B"/>
    <w:rsid w:val="0057717B"/>
    <w:rsid w:val="0057727C"/>
    <w:rsid w:val="005778E8"/>
    <w:rsid w:val="00577D18"/>
    <w:rsid w:val="005815BB"/>
    <w:rsid w:val="005817FB"/>
    <w:rsid w:val="0058185F"/>
    <w:rsid w:val="00581965"/>
    <w:rsid w:val="00582234"/>
    <w:rsid w:val="0058404E"/>
    <w:rsid w:val="00585024"/>
    <w:rsid w:val="00585125"/>
    <w:rsid w:val="0058560B"/>
    <w:rsid w:val="00585D07"/>
    <w:rsid w:val="0058650C"/>
    <w:rsid w:val="00587A97"/>
    <w:rsid w:val="00590641"/>
    <w:rsid w:val="00590A6F"/>
    <w:rsid w:val="0059104E"/>
    <w:rsid w:val="005920BD"/>
    <w:rsid w:val="00592D32"/>
    <w:rsid w:val="005934CC"/>
    <w:rsid w:val="005940E1"/>
    <w:rsid w:val="005941CC"/>
    <w:rsid w:val="005975D1"/>
    <w:rsid w:val="005A05C9"/>
    <w:rsid w:val="005A06AD"/>
    <w:rsid w:val="005A119F"/>
    <w:rsid w:val="005A19B3"/>
    <w:rsid w:val="005A1FC0"/>
    <w:rsid w:val="005A2C97"/>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B7552"/>
    <w:rsid w:val="005C04EF"/>
    <w:rsid w:val="005C101B"/>
    <w:rsid w:val="005C1745"/>
    <w:rsid w:val="005C1C08"/>
    <w:rsid w:val="005C2181"/>
    <w:rsid w:val="005C2276"/>
    <w:rsid w:val="005C2679"/>
    <w:rsid w:val="005C384A"/>
    <w:rsid w:val="005C3858"/>
    <w:rsid w:val="005C3AA9"/>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998"/>
    <w:rsid w:val="005D1C8B"/>
    <w:rsid w:val="005D2F97"/>
    <w:rsid w:val="005D3338"/>
    <w:rsid w:val="005D3BE5"/>
    <w:rsid w:val="005D48DB"/>
    <w:rsid w:val="005D4936"/>
    <w:rsid w:val="005D5D89"/>
    <w:rsid w:val="005D60A6"/>
    <w:rsid w:val="005D6F36"/>
    <w:rsid w:val="005D6FE2"/>
    <w:rsid w:val="005D7879"/>
    <w:rsid w:val="005D7B5F"/>
    <w:rsid w:val="005E118C"/>
    <w:rsid w:val="005E1D52"/>
    <w:rsid w:val="005E1E86"/>
    <w:rsid w:val="005E49BE"/>
    <w:rsid w:val="005E4FDA"/>
    <w:rsid w:val="005E5356"/>
    <w:rsid w:val="005E6E38"/>
    <w:rsid w:val="005E7112"/>
    <w:rsid w:val="005E79B1"/>
    <w:rsid w:val="005E7C13"/>
    <w:rsid w:val="005F1346"/>
    <w:rsid w:val="005F1414"/>
    <w:rsid w:val="005F279A"/>
    <w:rsid w:val="005F2C0F"/>
    <w:rsid w:val="005F3AAF"/>
    <w:rsid w:val="005F3CA0"/>
    <w:rsid w:val="005F3EDF"/>
    <w:rsid w:val="005F439F"/>
    <w:rsid w:val="005F4779"/>
    <w:rsid w:val="005F4EF3"/>
    <w:rsid w:val="005F53C8"/>
    <w:rsid w:val="005F56B3"/>
    <w:rsid w:val="005F63F1"/>
    <w:rsid w:val="005F6559"/>
    <w:rsid w:val="005F688F"/>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0E"/>
    <w:rsid w:val="00605537"/>
    <w:rsid w:val="00606590"/>
    <w:rsid w:val="00606A9D"/>
    <w:rsid w:val="00606AD5"/>
    <w:rsid w:val="00607A86"/>
    <w:rsid w:val="006105FF"/>
    <w:rsid w:val="00610630"/>
    <w:rsid w:val="00610CAA"/>
    <w:rsid w:val="00611E1D"/>
    <w:rsid w:val="00612982"/>
    <w:rsid w:val="00612A59"/>
    <w:rsid w:val="0061345A"/>
    <w:rsid w:val="00613845"/>
    <w:rsid w:val="00613B3A"/>
    <w:rsid w:val="00613ED2"/>
    <w:rsid w:val="00613F53"/>
    <w:rsid w:val="00614859"/>
    <w:rsid w:val="006158D7"/>
    <w:rsid w:val="006179E6"/>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6F9"/>
    <w:rsid w:val="00626049"/>
    <w:rsid w:val="006268E7"/>
    <w:rsid w:val="00626CB9"/>
    <w:rsid w:val="00626E24"/>
    <w:rsid w:val="00627F2D"/>
    <w:rsid w:val="006319DB"/>
    <w:rsid w:val="006325A2"/>
    <w:rsid w:val="00632F1D"/>
    <w:rsid w:val="00633558"/>
    <w:rsid w:val="006341E9"/>
    <w:rsid w:val="006346BF"/>
    <w:rsid w:val="00634BC6"/>
    <w:rsid w:val="00634FCD"/>
    <w:rsid w:val="00635168"/>
    <w:rsid w:val="00635C12"/>
    <w:rsid w:val="00635E19"/>
    <w:rsid w:val="00636E30"/>
    <w:rsid w:val="00636F04"/>
    <w:rsid w:val="006377B9"/>
    <w:rsid w:val="00637919"/>
    <w:rsid w:val="006404CE"/>
    <w:rsid w:val="006406ED"/>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1D74"/>
    <w:rsid w:val="006529D6"/>
    <w:rsid w:val="00652E07"/>
    <w:rsid w:val="00653FBA"/>
    <w:rsid w:val="00654270"/>
    <w:rsid w:val="00654476"/>
    <w:rsid w:val="00656079"/>
    <w:rsid w:val="00656C6D"/>
    <w:rsid w:val="0065700A"/>
    <w:rsid w:val="00657210"/>
    <w:rsid w:val="00657769"/>
    <w:rsid w:val="00657A10"/>
    <w:rsid w:val="00657D58"/>
    <w:rsid w:val="00660153"/>
    <w:rsid w:val="00661638"/>
    <w:rsid w:val="00662566"/>
    <w:rsid w:val="006627FC"/>
    <w:rsid w:val="00663308"/>
    <w:rsid w:val="00663522"/>
    <w:rsid w:val="00663F20"/>
    <w:rsid w:val="006641A8"/>
    <w:rsid w:val="006665B7"/>
    <w:rsid w:val="00671416"/>
    <w:rsid w:val="0067174E"/>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9D6"/>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5702"/>
    <w:rsid w:val="006B5754"/>
    <w:rsid w:val="006B577A"/>
    <w:rsid w:val="006B5A94"/>
    <w:rsid w:val="006B5FE0"/>
    <w:rsid w:val="006B7190"/>
    <w:rsid w:val="006B7F96"/>
    <w:rsid w:val="006C107B"/>
    <w:rsid w:val="006C1FCE"/>
    <w:rsid w:val="006C37C6"/>
    <w:rsid w:val="006C3A9B"/>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1A2"/>
    <w:rsid w:val="006E3480"/>
    <w:rsid w:val="006E46C2"/>
    <w:rsid w:val="006E496C"/>
    <w:rsid w:val="006E4AE7"/>
    <w:rsid w:val="006E6775"/>
    <w:rsid w:val="006E6E7B"/>
    <w:rsid w:val="006F0451"/>
    <w:rsid w:val="006F0FE4"/>
    <w:rsid w:val="006F120D"/>
    <w:rsid w:val="006F1278"/>
    <w:rsid w:val="006F144D"/>
    <w:rsid w:val="006F1692"/>
    <w:rsid w:val="006F1B42"/>
    <w:rsid w:val="006F1D70"/>
    <w:rsid w:val="006F1FA1"/>
    <w:rsid w:val="006F2981"/>
    <w:rsid w:val="006F4089"/>
    <w:rsid w:val="006F41CA"/>
    <w:rsid w:val="006F47E4"/>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5864"/>
    <w:rsid w:val="00705D7B"/>
    <w:rsid w:val="007060E6"/>
    <w:rsid w:val="0070651A"/>
    <w:rsid w:val="00706EE3"/>
    <w:rsid w:val="00710D05"/>
    <w:rsid w:val="007125F3"/>
    <w:rsid w:val="007126B4"/>
    <w:rsid w:val="00713135"/>
    <w:rsid w:val="0071482E"/>
    <w:rsid w:val="0071483D"/>
    <w:rsid w:val="0071492E"/>
    <w:rsid w:val="00714D1B"/>
    <w:rsid w:val="007156DC"/>
    <w:rsid w:val="007160F8"/>
    <w:rsid w:val="007162A5"/>
    <w:rsid w:val="00716CD1"/>
    <w:rsid w:val="00716FA9"/>
    <w:rsid w:val="007178DF"/>
    <w:rsid w:val="007208B2"/>
    <w:rsid w:val="00720D2A"/>
    <w:rsid w:val="007217B2"/>
    <w:rsid w:val="007220C9"/>
    <w:rsid w:val="00722579"/>
    <w:rsid w:val="007226ED"/>
    <w:rsid w:val="00722701"/>
    <w:rsid w:val="007228C6"/>
    <w:rsid w:val="00722EB5"/>
    <w:rsid w:val="00722EF5"/>
    <w:rsid w:val="007234DB"/>
    <w:rsid w:val="00724AB5"/>
    <w:rsid w:val="00724D51"/>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74A"/>
    <w:rsid w:val="00744E4F"/>
    <w:rsid w:val="00745019"/>
    <w:rsid w:val="0074536D"/>
    <w:rsid w:val="00745EDD"/>
    <w:rsid w:val="0074658F"/>
    <w:rsid w:val="00746B09"/>
    <w:rsid w:val="00746EA8"/>
    <w:rsid w:val="00747454"/>
    <w:rsid w:val="00747852"/>
    <w:rsid w:val="00747927"/>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214"/>
    <w:rsid w:val="007777EA"/>
    <w:rsid w:val="00777A39"/>
    <w:rsid w:val="00777D1F"/>
    <w:rsid w:val="00777E11"/>
    <w:rsid w:val="00780210"/>
    <w:rsid w:val="00781F69"/>
    <w:rsid w:val="00782138"/>
    <w:rsid w:val="007825F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41D"/>
    <w:rsid w:val="00797489"/>
    <w:rsid w:val="00797C04"/>
    <w:rsid w:val="007A011B"/>
    <w:rsid w:val="007A0499"/>
    <w:rsid w:val="007A0D08"/>
    <w:rsid w:val="007A24B7"/>
    <w:rsid w:val="007A26A6"/>
    <w:rsid w:val="007A2724"/>
    <w:rsid w:val="007A32D2"/>
    <w:rsid w:val="007A33C9"/>
    <w:rsid w:val="007A341D"/>
    <w:rsid w:val="007A3ECB"/>
    <w:rsid w:val="007A40F5"/>
    <w:rsid w:val="007A4F62"/>
    <w:rsid w:val="007A660D"/>
    <w:rsid w:val="007A6892"/>
    <w:rsid w:val="007A6BF3"/>
    <w:rsid w:val="007A6EAB"/>
    <w:rsid w:val="007A7A37"/>
    <w:rsid w:val="007A7BC5"/>
    <w:rsid w:val="007A7C65"/>
    <w:rsid w:val="007A7E02"/>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1B2"/>
    <w:rsid w:val="007C02D8"/>
    <w:rsid w:val="007C126D"/>
    <w:rsid w:val="007C21BC"/>
    <w:rsid w:val="007C3364"/>
    <w:rsid w:val="007C4674"/>
    <w:rsid w:val="007C6AF3"/>
    <w:rsid w:val="007C6CB9"/>
    <w:rsid w:val="007C7370"/>
    <w:rsid w:val="007C75E5"/>
    <w:rsid w:val="007C7691"/>
    <w:rsid w:val="007C7F60"/>
    <w:rsid w:val="007D0940"/>
    <w:rsid w:val="007D1166"/>
    <w:rsid w:val="007D2067"/>
    <w:rsid w:val="007D23B2"/>
    <w:rsid w:val="007D249C"/>
    <w:rsid w:val="007D2EF7"/>
    <w:rsid w:val="007D3452"/>
    <w:rsid w:val="007D3C99"/>
    <w:rsid w:val="007D3ED1"/>
    <w:rsid w:val="007D4DD5"/>
    <w:rsid w:val="007D52EB"/>
    <w:rsid w:val="007D5ED4"/>
    <w:rsid w:val="007D6706"/>
    <w:rsid w:val="007D6D71"/>
    <w:rsid w:val="007E0642"/>
    <w:rsid w:val="007E100E"/>
    <w:rsid w:val="007E17AF"/>
    <w:rsid w:val="007E1903"/>
    <w:rsid w:val="007E1FCC"/>
    <w:rsid w:val="007E23B7"/>
    <w:rsid w:val="007E2585"/>
    <w:rsid w:val="007E29D2"/>
    <w:rsid w:val="007E2C38"/>
    <w:rsid w:val="007E3ECD"/>
    <w:rsid w:val="007E44CF"/>
    <w:rsid w:val="007E5475"/>
    <w:rsid w:val="007E60B7"/>
    <w:rsid w:val="007E7B87"/>
    <w:rsid w:val="007F02EB"/>
    <w:rsid w:val="007F0D3B"/>
    <w:rsid w:val="007F119A"/>
    <w:rsid w:val="007F38C1"/>
    <w:rsid w:val="007F39B3"/>
    <w:rsid w:val="007F426A"/>
    <w:rsid w:val="007F5977"/>
    <w:rsid w:val="007F6132"/>
    <w:rsid w:val="007F67BD"/>
    <w:rsid w:val="007F7058"/>
    <w:rsid w:val="007F7534"/>
    <w:rsid w:val="007F7A89"/>
    <w:rsid w:val="007F7C9C"/>
    <w:rsid w:val="00800036"/>
    <w:rsid w:val="008019B4"/>
    <w:rsid w:val="0080240C"/>
    <w:rsid w:val="00802F00"/>
    <w:rsid w:val="00802F7E"/>
    <w:rsid w:val="008037E1"/>
    <w:rsid w:val="008039EF"/>
    <w:rsid w:val="00803F95"/>
    <w:rsid w:val="00804F4E"/>
    <w:rsid w:val="00805168"/>
    <w:rsid w:val="0080547D"/>
    <w:rsid w:val="00805BEB"/>
    <w:rsid w:val="00806211"/>
    <w:rsid w:val="0080640B"/>
    <w:rsid w:val="00806609"/>
    <w:rsid w:val="008067DF"/>
    <w:rsid w:val="00806A55"/>
    <w:rsid w:val="00806B13"/>
    <w:rsid w:val="00807635"/>
    <w:rsid w:val="00807923"/>
    <w:rsid w:val="00807C31"/>
    <w:rsid w:val="00807CF1"/>
    <w:rsid w:val="00810C39"/>
    <w:rsid w:val="00810F0F"/>
    <w:rsid w:val="008111D2"/>
    <w:rsid w:val="008125E7"/>
    <w:rsid w:val="00812913"/>
    <w:rsid w:val="008138DA"/>
    <w:rsid w:val="008138DF"/>
    <w:rsid w:val="00813D80"/>
    <w:rsid w:val="00815CCC"/>
    <w:rsid w:val="008169DE"/>
    <w:rsid w:val="00816F05"/>
    <w:rsid w:val="00820FC8"/>
    <w:rsid w:val="0082111B"/>
    <w:rsid w:val="00821944"/>
    <w:rsid w:val="008220DF"/>
    <w:rsid w:val="00822905"/>
    <w:rsid w:val="00822D77"/>
    <w:rsid w:val="00824172"/>
    <w:rsid w:val="008242BD"/>
    <w:rsid w:val="00824628"/>
    <w:rsid w:val="00824818"/>
    <w:rsid w:val="00824FDA"/>
    <w:rsid w:val="0082518E"/>
    <w:rsid w:val="00827022"/>
    <w:rsid w:val="008270F1"/>
    <w:rsid w:val="008275D3"/>
    <w:rsid w:val="00830434"/>
    <w:rsid w:val="00830B00"/>
    <w:rsid w:val="00830C7E"/>
    <w:rsid w:val="008314AC"/>
    <w:rsid w:val="00831901"/>
    <w:rsid w:val="00831C66"/>
    <w:rsid w:val="00831E9D"/>
    <w:rsid w:val="00832183"/>
    <w:rsid w:val="00832437"/>
    <w:rsid w:val="00832B8D"/>
    <w:rsid w:val="00833124"/>
    <w:rsid w:val="008340E7"/>
    <w:rsid w:val="008347E5"/>
    <w:rsid w:val="00834D23"/>
    <w:rsid w:val="00835225"/>
    <w:rsid w:val="00835AF8"/>
    <w:rsid w:val="00835D42"/>
    <w:rsid w:val="008362ED"/>
    <w:rsid w:val="00836449"/>
    <w:rsid w:val="00836B80"/>
    <w:rsid w:val="00837EE9"/>
    <w:rsid w:val="008407DD"/>
    <w:rsid w:val="0084081A"/>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31A"/>
    <w:rsid w:val="00856483"/>
    <w:rsid w:val="00857C57"/>
    <w:rsid w:val="00857D32"/>
    <w:rsid w:val="00860B92"/>
    <w:rsid w:val="008614ED"/>
    <w:rsid w:val="00861842"/>
    <w:rsid w:val="00861911"/>
    <w:rsid w:val="008619AC"/>
    <w:rsid w:val="008629F9"/>
    <w:rsid w:val="00863567"/>
    <w:rsid w:val="00863E4F"/>
    <w:rsid w:val="00864490"/>
    <w:rsid w:val="00864C66"/>
    <w:rsid w:val="00866566"/>
    <w:rsid w:val="00866B64"/>
    <w:rsid w:val="00867835"/>
    <w:rsid w:val="00867C1F"/>
    <w:rsid w:val="00867EE3"/>
    <w:rsid w:val="00870784"/>
    <w:rsid w:val="00870D92"/>
    <w:rsid w:val="00871212"/>
    <w:rsid w:val="00871263"/>
    <w:rsid w:val="008712CE"/>
    <w:rsid w:val="0087159A"/>
    <w:rsid w:val="00871AF6"/>
    <w:rsid w:val="0087279D"/>
    <w:rsid w:val="00872D48"/>
    <w:rsid w:val="008736AE"/>
    <w:rsid w:val="008750D0"/>
    <w:rsid w:val="00875773"/>
    <w:rsid w:val="008762AB"/>
    <w:rsid w:val="008769E0"/>
    <w:rsid w:val="00876E7A"/>
    <w:rsid w:val="008771AF"/>
    <w:rsid w:val="008774AC"/>
    <w:rsid w:val="00877DB1"/>
    <w:rsid w:val="00880401"/>
    <w:rsid w:val="00880B50"/>
    <w:rsid w:val="0088261B"/>
    <w:rsid w:val="00882829"/>
    <w:rsid w:val="00882EFD"/>
    <w:rsid w:val="00882FDE"/>
    <w:rsid w:val="00883075"/>
    <w:rsid w:val="008831BF"/>
    <w:rsid w:val="008832D1"/>
    <w:rsid w:val="0088394D"/>
    <w:rsid w:val="00883C5D"/>
    <w:rsid w:val="00883CFC"/>
    <w:rsid w:val="0088418A"/>
    <w:rsid w:val="00884563"/>
    <w:rsid w:val="0088462B"/>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7C3"/>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2A2"/>
    <w:rsid w:val="008B3B94"/>
    <w:rsid w:val="008B3FF4"/>
    <w:rsid w:val="008B4448"/>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2A"/>
    <w:rsid w:val="008C65E0"/>
    <w:rsid w:val="008C69A7"/>
    <w:rsid w:val="008C7515"/>
    <w:rsid w:val="008D019A"/>
    <w:rsid w:val="008D0411"/>
    <w:rsid w:val="008D0490"/>
    <w:rsid w:val="008D1240"/>
    <w:rsid w:val="008D1ABF"/>
    <w:rsid w:val="008D2700"/>
    <w:rsid w:val="008D4097"/>
    <w:rsid w:val="008D4132"/>
    <w:rsid w:val="008D5095"/>
    <w:rsid w:val="008D5397"/>
    <w:rsid w:val="008D5C12"/>
    <w:rsid w:val="008D6586"/>
    <w:rsid w:val="008E069B"/>
    <w:rsid w:val="008E0F58"/>
    <w:rsid w:val="008E137B"/>
    <w:rsid w:val="008E1C71"/>
    <w:rsid w:val="008E234F"/>
    <w:rsid w:val="008E2AAB"/>
    <w:rsid w:val="008E2C4C"/>
    <w:rsid w:val="008E35CD"/>
    <w:rsid w:val="008E35EA"/>
    <w:rsid w:val="008E3A1F"/>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900"/>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3A5"/>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4BA3"/>
    <w:rsid w:val="0093522D"/>
    <w:rsid w:val="0093576E"/>
    <w:rsid w:val="0093644E"/>
    <w:rsid w:val="00936A51"/>
    <w:rsid w:val="00937194"/>
    <w:rsid w:val="009374FF"/>
    <w:rsid w:val="009375FB"/>
    <w:rsid w:val="0093762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5096A"/>
    <w:rsid w:val="00950AB0"/>
    <w:rsid w:val="00950FA2"/>
    <w:rsid w:val="00950FF5"/>
    <w:rsid w:val="0095136E"/>
    <w:rsid w:val="009523E8"/>
    <w:rsid w:val="009525B8"/>
    <w:rsid w:val="00952F85"/>
    <w:rsid w:val="00953753"/>
    <w:rsid w:val="00953AAF"/>
    <w:rsid w:val="00954070"/>
    <w:rsid w:val="00954801"/>
    <w:rsid w:val="00954AE6"/>
    <w:rsid w:val="00954ED7"/>
    <w:rsid w:val="00954F2F"/>
    <w:rsid w:val="00955233"/>
    <w:rsid w:val="00955BA1"/>
    <w:rsid w:val="00956A0E"/>
    <w:rsid w:val="00957583"/>
    <w:rsid w:val="00957698"/>
    <w:rsid w:val="00957A64"/>
    <w:rsid w:val="00960A4D"/>
    <w:rsid w:val="009615BF"/>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67E73"/>
    <w:rsid w:val="00971F45"/>
    <w:rsid w:val="00973279"/>
    <w:rsid w:val="0097337A"/>
    <w:rsid w:val="00973491"/>
    <w:rsid w:val="00974626"/>
    <w:rsid w:val="00974A09"/>
    <w:rsid w:val="00974B72"/>
    <w:rsid w:val="00974B8E"/>
    <w:rsid w:val="00974EBC"/>
    <w:rsid w:val="00975182"/>
    <w:rsid w:val="0097519C"/>
    <w:rsid w:val="009751FD"/>
    <w:rsid w:val="00975D8E"/>
    <w:rsid w:val="00975F61"/>
    <w:rsid w:val="009768EE"/>
    <w:rsid w:val="00977325"/>
    <w:rsid w:val="00977994"/>
    <w:rsid w:val="00977EA8"/>
    <w:rsid w:val="009805B5"/>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6FD"/>
    <w:rsid w:val="009919D6"/>
    <w:rsid w:val="009921B0"/>
    <w:rsid w:val="00992FE6"/>
    <w:rsid w:val="009939E7"/>
    <w:rsid w:val="00993C69"/>
    <w:rsid w:val="00993E23"/>
    <w:rsid w:val="00993FF4"/>
    <w:rsid w:val="00994781"/>
    <w:rsid w:val="00994929"/>
    <w:rsid w:val="00995E87"/>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7C1C"/>
    <w:rsid w:val="009A7CE1"/>
    <w:rsid w:val="009B09DA"/>
    <w:rsid w:val="009B1865"/>
    <w:rsid w:val="009B1EF0"/>
    <w:rsid w:val="009B2CF1"/>
    <w:rsid w:val="009B2D72"/>
    <w:rsid w:val="009B2E96"/>
    <w:rsid w:val="009B3938"/>
    <w:rsid w:val="009B3A69"/>
    <w:rsid w:val="009C05C1"/>
    <w:rsid w:val="009C06BA"/>
    <w:rsid w:val="009C0AB1"/>
    <w:rsid w:val="009C142A"/>
    <w:rsid w:val="009C150C"/>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1ABC"/>
    <w:rsid w:val="009D216C"/>
    <w:rsid w:val="009D217D"/>
    <w:rsid w:val="009D313B"/>
    <w:rsid w:val="009D333F"/>
    <w:rsid w:val="009D35F5"/>
    <w:rsid w:val="009D3730"/>
    <w:rsid w:val="009D3739"/>
    <w:rsid w:val="009D38C5"/>
    <w:rsid w:val="009D3B85"/>
    <w:rsid w:val="009D4A14"/>
    <w:rsid w:val="009D53FB"/>
    <w:rsid w:val="009D6255"/>
    <w:rsid w:val="009D6617"/>
    <w:rsid w:val="009D6916"/>
    <w:rsid w:val="009D6DE2"/>
    <w:rsid w:val="009D7095"/>
    <w:rsid w:val="009D78B9"/>
    <w:rsid w:val="009D7CED"/>
    <w:rsid w:val="009E06E4"/>
    <w:rsid w:val="009E171C"/>
    <w:rsid w:val="009E1A26"/>
    <w:rsid w:val="009E2C21"/>
    <w:rsid w:val="009E2F6E"/>
    <w:rsid w:val="009E2FBD"/>
    <w:rsid w:val="009E338D"/>
    <w:rsid w:val="009E4B24"/>
    <w:rsid w:val="009E4E17"/>
    <w:rsid w:val="009E53F4"/>
    <w:rsid w:val="009E5E42"/>
    <w:rsid w:val="009E6169"/>
    <w:rsid w:val="009E62C7"/>
    <w:rsid w:val="009E703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C54"/>
    <w:rsid w:val="00A02D0D"/>
    <w:rsid w:val="00A038A1"/>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55D"/>
    <w:rsid w:val="00A23D7F"/>
    <w:rsid w:val="00A24929"/>
    <w:rsid w:val="00A2496C"/>
    <w:rsid w:val="00A257F5"/>
    <w:rsid w:val="00A25DEB"/>
    <w:rsid w:val="00A26A6F"/>
    <w:rsid w:val="00A26D5D"/>
    <w:rsid w:val="00A26DCD"/>
    <w:rsid w:val="00A27414"/>
    <w:rsid w:val="00A278B9"/>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3987"/>
    <w:rsid w:val="00A441DD"/>
    <w:rsid w:val="00A44592"/>
    <w:rsid w:val="00A44A18"/>
    <w:rsid w:val="00A44C4D"/>
    <w:rsid w:val="00A451D4"/>
    <w:rsid w:val="00A46A65"/>
    <w:rsid w:val="00A475E3"/>
    <w:rsid w:val="00A479B4"/>
    <w:rsid w:val="00A47AE1"/>
    <w:rsid w:val="00A47AE2"/>
    <w:rsid w:val="00A5095A"/>
    <w:rsid w:val="00A51362"/>
    <w:rsid w:val="00A51AAE"/>
    <w:rsid w:val="00A51ACD"/>
    <w:rsid w:val="00A51C1A"/>
    <w:rsid w:val="00A52012"/>
    <w:rsid w:val="00A5201A"/>
    <w:rsid w:val="00A52C92"/>
    <w:rsid w:val="00A52D6F"/>
    <w:rsid w:val="00A5349E"/>
    <w:rsid w:val="00A557FC"/>
    <w:rsid w:val="00A55EF7"/>
    <w:rsid w:val="00A56761"/>
    <w:rsid w:val="00A56B71"/>
    <w:rsid w:val="00A57144"/>
    <w:rsid w:val="00A57828"/>
    <w:rsid w:val="00A60AA1"/>
    <w:rsid w:val="00A62CA2"/>
    <w:rsid w:val="00A6379B"/>
    <w:rsid w:val="00A641D7"/>
    <w:rsid w:val="00A646D2"/>
    <w:rsid w:val="00A6472B"/>
    <w:rsid w:val="00A64B00"/>
    <w:rsid w:val="00A64B0A"/>
    <w:rsid w:val="00A65C47"/>
    <w:rsid w:val="00A67EE1"/>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B4F"/>
    <w:rsid w:val="00A83EE9"/>
    <w:rsid w:val="00A849E5"/>
    <w:rsid w:val="00A84B03"/>
    <w:rsid w:val="00A852CB"/>
    <w:rsid w:val="00A86F03"/>
    <w:rsid w:val="00A87BEF"/>
    <w:rsid w:val="00A87CE4"/>
    <w:rsid w:val="00A900BD"/>
    <w:rsid w:val="00A90952"/>
    <w:rsid w:val="00A90B2C"/>
    <w:rsid w:val="00A90F33"/>
    <w:rsid w:val="00A911F1"/>
    <w:rsid w:val="00A91207"/>
    <w:rsid w:val="00A912C0"/>
    <w:rsid w:val="00A912C2"/>
    <w:rsid w:val="00A91682"/>
    <w:rsid w:val="00A919C2"/>
    <w:rsid w:val="00A922B3"/>
    <w:rsid w:val="00A938EC"/>
    <w:rsid w:val="00A9456E"/>
    <w:rsid w:val="00A947E7"/>
    <w:rsid w:val="00A956A7"/>
    <w:rsid w:val="00A97C0B"/>
    <w:rsid w:val="00AA05A9"/>
    <w:rsid w:val="00AA17FC"/>
    <w:rsid w:val="00AA1C08"/>
    <w:rsid w:val="00AA2C9A"/>
    <w:rsid w:val="00AA31E4"/>
    <w:rsid w:val="00AA3409"/>
    <w:rsid w:val="00AA38CC"/>
    <w:rsid w:val="00AA38D0"/>
    <w:rsid w:val="00AA4022"/>
    <w:rsid w:val="00AA43A7"/>
    <w:rsid w:val="00AA529B"/>
    <w:rsid w:val="00AA53C2"/>
    <w:rsid w:val="00AA5546"/>
    <w:rsid w:val="00AA6479"/>
    <w:rsid w:val="00AA6755"/>
    <w:rsid w:val="00AA7778"/>
    <w:rsid w:val="00AA781F"/>
    <w:rsid w:val="00AA7828"/>
    <w:rsid w:val="00AB0349"/>
    <w:rsid w:val="00AB162A"/>
    <w:rsid w:val="00AB2F7C"/>
    <w:rsid w:val="00AB31C3"/>
    <w:rsid w:val="00AB3DE1"/>
    <w:rsid w:val="00AB3FF7"/>
    <w:rsid w:val="00AB4592"/>
    <w:rsid w:val="00AB4847"/>
    <w:rsid w:val="00AB523B"/>
    <w:rsid w:val="00AB5316"/>
    <w:rsid w:val="00AB5355"/>
    <w:rsid w:val="00AB5444"/>
    <w:rsid w:val="00AB5D18"/>
    <w:rsid w:val="00AB6420"/>
    <w:rsid w:val="00AC3004"/>
    <w:rsid w:val="00AC3114"/>
    <w:rsid w:val="00AC36BB"/>
    <w:rsid w:val="00AC42E0"/>
    <w:rsid w:val="00AC49F5"/>
    <w:rsid w:val="00AC502C"/>
    <w:rsid w:val="00AC58BB"/>
    <w:rsid w:val="00AC5AD9"/>
    <w:rsid w:val="00AC6489"/>
    <w:rsid w:val="00AC79BE"/>
    <w:rsid w:val="00AC7B23"/>
    <w:rsid w:val="00AC7B2E"/>
    <w:rsid w:val="00AD08F8"/>
    <w:rsid w:val="00AD1C19"/>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F201E"/>
    <w:rsid w:val="00AF24CA"/>
    <w:rsid w:val="00AF2DA9"/>
    <w:rsid w:val="00AF3D50"/>
    <w:rsid w:val="00AF4850"/>
    <w:rsid w:val="00AF4880"/>
    <w:rsid w:val="00AF4B82"/>
    <w:rsid w:val="00AF5326"/>
    <w:rsid w:val="00AF5749"/>
    <w:rsid w:val="00AF5997"/>
    <w:rsid w:val="00AF7A85"/>
    <w:rsid w:val="00B001A8"/>
    <w:rsid w:val="00B001DE"/>
    <w:rsid w:val="00B010D7"/>
    <w:rsid w:val="00B0186C"/>
    <w:rsid w:val="00B0252D"/>
    <w:rsid w:val="00B02832"/>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457"/>
    <w:rsid w:val="00B15E36"/>
    <w:rsid w:val="00B15E81"/>
    <w:rsid w:val="00B16B43"/>
    <w:rsid w:val="00B17350"/>
    <w:rsid w:val="00B2011F"/>
    <w:rsid w:val="00B2013E"/>
    <w:rsid w:val="00B20719"/>
    <w:rsid w:val="00B20B23"/>
    <w:rsid w:val="00B20EA9"/>
    <w:rsid w:val="00B21237"/>
    <w:rsid w:val="00B219A4"/>
    <w:rsid w:val="00B21BEF"/>
    <w:rsid w:val="00B22560"/>
    <w:rsid w:val="00B2276A"/>
    <w:rsid w:val="00B228FC"/>
    <w:rsid w:val="00B23094"/>
    <w:rsid w:val="00B2396E"/>
    <w:rsid w:val="00B24464"/>
    <w:rsid w:val="00B24D5A"/>
    <w:rsid w:val="00B2581D"/>
    <w:rsid w:val="00B25DD6"/>
    <w:rsid w:val="00B2634B"/>
    <w:rsid w:val="00B26A09"/>
    <w:rsid w:val="00B27040"/>
    <w:rsid w:val="00B277CD"/>
    <w:rsid w:val="00B27C69"/>
    <w:rsid w:val="00B27F9C"/>
    <w:rsid w:val="00B304B8"/>
    <w:rsid w:val="00B30762"/>
    <w:rsid w:val="00B30F1E"/>
    <w:rsid w:val="00B3110B"/>
    <w:rsid w:val="00B31817"/>
    <w:rsid w:val="00B32D2F"/>
    <w:rsid w:val="00B33307"/>
    <w:rsid w:val="00B34E90"/>
    <w:rsid w:val="00B350AB"/>
    <w:rsid w:val="00B35633"/>
    <w:rsid w:val="00B3572C"/>
    <w:rsid w:val="00B35B68"/>
    <w:rsid w:val="00B35F63"/>
    <w:rsid w:val="00B36614"/>
    <w:rsid w:val="00B3716F"/>
    <w:rsid w:val="00B37573"/>
    <w:rsid w:val="00B377D5"/>
    <w:rsid w:val="00B379E6"/>
    <w:rsid w:val="00B37B8F"/>
    <w:rsid w:val="00B40523"/>
    <w:rsid w:val="00B40D3A"/>
    <w:rsid w:val="00B41E03"/>
    <w:rsid w:val="00B42F96"/>
    <w:rsid w:val="00B43BA6"/>
    <w:rsid w:val="00B43E79"/>
    <w:rsid w:val="00B44277"/>
    <w:rsid w:val="00B442BF"/>
    <w:rsid w:val="00B4452F"/>
    <w:rsid w:val="00B4490B"/>
    <w:rsid w:val="00B451DB"/>
    <w:rsid w:val="00B454D7"/>
    <w:rsid w:val="00B458E6"/>
    <w:rsid w:val="00B46405"/>
    <w:rsid w:val="00B4670B"/>
    <w:rsid w:val="00B467FF"/>
    <w:rsid w:val="00B47AED"/>
    <w:rsid w:val="00B47BE0"/>
    <w:rsid w:val="00B5133B"/>
    <w:rsid w:val="00B51B07"/>
    <w:rsid w:val="00B5212C"/>
    <w:rsid w:val="00B52956"/>
    <w:rsid w:val="00B52F7A"/>
    <w:rsid w:val="00B535A6"/>
    <w:rsid w:val="00B53A88"/>
    <w:rsid w:val="00B5403B"/>
    <w:rsid w:val="00B5456F"/>
    <w:rsid w:val="00B55A63"/>
    <w:rsid w:val="00B564B6"/>
    <w:rsid w:val="00B56B74"/>
    <w:rsid w:val="00B56D49"/>
    <w:rsid w:val="00B6136A"/>
    <w:rsid w:val="00B61BAB"/>
    <w:rsid w:val="00B6202B"/>
    <w:rsid w:val="00B62B7A"/>
    <w:rsid w:val="00B62FA8"/>
    <w:rsid w:val="00B6489B"/>
    <w:rsid w:val="00B65A64"/>
    <w:rsid w:val="00B664F1"/>
    <w:rsid w:val="00B6774E"/>
    <w:rsid w:val="00B67DCC"/>
    <w:rsid w:val="00B71817"/>
    <w:rsid w:val="00B71DDE"/>
    <w:rsid w:val="00B7337E"/>
    <w:rsid w:val="00B73CD7"/>
    <w:rsid w:val="00B744C3"/>
    <w:rsid w:val="00B746E7"/>
    <w:rsid w:val="00B7473B"/>
    <w:rsid w:val="00B74E0B"/>
    <w:rsid w:val="00B757C2"/>
    <w:rsid w:val="00B7612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3CE4"/>
    <w:rsid w:val="00B83F3D"/>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3B01"/>
    <w:rsid w:val="00B9463E"/>
    <w:rsid w:val="00B9584C"/>
    <w:rsid w:val="00B958AA"/>
    <w:rsid w:val="00B969F4"/>
    <w:rsid w:val="00B971AC"/>
    <w:rsid w:val="00BA04C2"/>
    <w:rsid w:val="00BA0774"/>
    <w:rsid w:val="00BA0A0E"/>
    <w:rsid w:val="00BA0AF4"/>
    <w:rsid w:val="00BA1DF1"/>
    <w:rsid w:val="00BA1F1F"/>
    <w:rsid w:val="00BA20E1"/>
    <w:rsid w:val="00BA23A0"/>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A1B"/>
    <w:rsid w:val="00BB5DDE"/>
    <w:rsid w:val="00BB7267"/>
    <w:rsid w:val="00BB751F"/>
    <w:rsid w:val="00BB795C"/>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4F8"/>
    <w:rsid w:val="00BC6530"/>
    <w:rsid w:val="00BC6F80"/>
    <w:rsid w:val="00BC7B61"/>
    <w:rsid w:val="00BC7BDE"/>
    <w:rsid w:val="00BD028D"/>
    <w:rsid w:val="00BD085D"/>
    <w:rsid w:val="00BD0D01"/>
    <w:rsid w:val="00BD15A6"/>
    <w:rsid w:val="00BD15C9"/>
    <w:rsid w:val="00BD1A86"/>
    <w:rsid w:val="00BD1FD2"/>
    <w:rsid w:val="00BD22EF"/>
    <w:rsid w:val="00BD3EA8"/>
    <w:rsid w:val="00BD451C"/>
    <w:rsid w:val="00BD4BC1"/>
    <w:rsid w:val="00BD5ADE"/>
    <w:rsid w:val="00BD615B"/>
    <w:rsid w:val="00BE009C"/>
    <w:rsid w:val="00BE0483"/>
    <w:rsid w:val="00BE1741"/>
    <w:rsid w:val="00BE25FA"/>
    <w:rsid w:val="00BE281F"/>
    <w:rsid w:val="00BE3194"/>
    <w:rsid w:val="00BE495F"/>
    <w:rsid w:val="00BE49DD"/>
    <w:rsid w:val="00BE5EB6"/>
    <w:rsid w:val="00BE62C3"/>
    <w:rsid w:val="00BE680C"/>
    <w:rsid w:val="00BE6963"/>
    <w:rsid w:val="00BE6976"/>
    <w:rsid w:val="00BE6C96"/>
    <w:rsid w:val="00BF0479"/>
    <w:rsid w:val="00BF14D0"/>
    <w:rsid w:val="00BF29BE"/>
    <w:rsid w:val="00BF2E14"/>
    <w:rsid w:val="00BF2FF0"/>
    <w:rsid w:val="00BF314E"/>
    <w:rsid w:val="00BF38E5"/>
    <w:rsid w:val="00BF3DD4"/>
    <w:rsid w:val="00BF4104"/>
    <w:rsid w:val="00BF4CE6"/>
    <w:rsid w:val="00BF5475"/>
    <w:rsid w:val="00BF5517"/>
    <w:rsid w:val="00BF5A67"/>
    <w:rsid w:val="00BF61D5"/>
    <w:rsid w:val="00BF76B4"/>
    <w:rsid w:val="00C0028C"/>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756"/>
    <w:rsid w:val="00C10B72"/>
    <w:rsid w:val="00C113B5"/>
    <w:rsid w:val="00C12E16"/>
    <w:rsid w:val="00C13F57"/>
    <w:rsid w:val="00C1456E"/>
    <w:rsid w:val="00C1464B"/>
    <w:rsid w:val="00C15B13"/>
    <w:rsid w:val="00C15C21"/>
    <w:rsid w:val="00C15D7A"/>
    <w:rsid w:val="00C17512"/>
    <w:rsid w:val="00C1779E"/>
    <w:rsid w:val="00C17D9B"/>
    <w:rsid w:val="00C2001F"/>
    <w:rsid w:val="00C200C2"/>
    <w:rsid w:val="00C207F6"/>
    <w:rsid w:val="00C21612"/>
    <w:rsid w:val="00C21728"/>
    <w:rsid w:val="00C22D94"/>
    <w:rsid w:val="00C22E7C"/>
    <w:rsid w:val="00C2330A"/>
    <w:rsid w:val="00C23325"/>
    <w:rsid w:val="00C23B0F"/>
    <w:rsid w:val="00C243DB"/>
    <w:rsid w:val="00C25034"/>
    <w:rsid w:val="00C25A90"/>
    <w:rsid w:val="00C30706"/>
    <w:rsid w:val="00C309E0"/>
    <w:rsid w:val="00C31853"/>
    <w:rsid w:val="00C31A76"/>
    <w:rsid w:val="00C3357E"/>
    <w:rsid w:val="00C34472"/>
    <w:rsid w:val="00C34AF1"/>
    <w:rsid w:val="00C34E5D"/>
    <w:rsid w:val="00C35003"/>
    <w:rsid w:val="00C353CA"/>
    <w:rsid w:val="00C35947"/>
    <w:rsid w:val="00C35BB0"/>
    <w:rsid w:val="00C36C80"/>
    <w:rsid w:val="00C36CD8"/>
    <w:rsid w:val="00C376BF"/>
    <w:rsid w:val="00C4020F"/>
    <w:rsid w:val="00C405C3"/>
    <w:rsid w:val="00C41C8B"/>
    <w:rsid w:val="00C43000"/>
    <w:rsid w:val="00C4575E"/>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615C"/>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0F4B"/>
    <w:rsid w:val="00C711D6"/>
    <w:rsid w:val="00C7140B"/>
    <w:rsid w:val="00C71C97"/>
    <w:rsid w:val="00C71EE2"/>
    <w:rsid w:val="00C721BE"/>
    <w:rsid w:val="00C7228C"/>
    <w:rsid w:val="00C73067"/>
    <w:rsid w:val="00C733A8"/>
    <w:rsid w:val="00C74145"/>
    <w:rsid w:val="00C74FB8"/>
    <w:rsid w:val="00C75535"/>
    <w:rsid w:val="00C75679"/>
    <w:rsid w:val="00C7578B"/>
    <w:rsid w:val="00C7589C"/>
    <w:rsid w:val="00C7605A"/>
    <w:rsid w:val="00C80142"/>
    <w:rsid w:val="00C811C0"/>
    <w:rsid w:val="00C81975"/>
    <w:rsid w:val="00C81E87"/>
    <w:rsid w:val="00C82202"/>
    <w:rsid w:val="00C8221E"/>
    <w:rsid w:val="00C823E7"/>
    <w:rsid w:val="00C832C8"/>
    <w:rsid w:val="00C83E1E"/>
    <w:rsid w:val="00C84DEA"/>
    <w:rsid w:val="00C84F9F"/>
    <w:rsid w:val="00C8667E"/>
    <w:rsid w:val="00C86B17"/>
    <w:rsid w:val="00C8764F"/>
    <w:rsid w:val="00C90F29"/>
    <w:rsid w:val="00C9145F"/>
    <w:rsid w:val="00C91BB1"/>
    <w:rsid w:val="00C92061"/>
    <w:rsid w:val="00C93066"/>
    <w:rsid w:val="00C93577"/>
    <w:rsid w:val="00C93650"/>
    <w:rsid w:val="00C94336"/>
    <w:rsid w:val="00C9485A"/>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8CF"/>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F6B"/>
    <w:rsid w:val="00CB714C"/>
    <w:rsid w:val="00CB7621"/>
    <w:rsid w:val="00CB7750"/>
    <w:rsid w:val="00CB79DC"/>
    <w:rsid w:val="00CB7B10"/>
    <w:rsid w:val="00CB7B8B"/>
    <w:rsid w:val="00CB7C30"/>
    <w:rsid w:val="00CC0040"/>
    <w:rsid w:val="00CC21E5"/>
    <w:rsid w:val="00CC4517"/>
    <w:rsid w:val="00CC4AEE"/>
    <w:rsid w:val="00CC535C"/>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2E59"/>
    <w:rsid w:val="00CD34D5"/>
    <w:rsid w:val="00CD4592"/>
    <w:rsid w:val="00CD4980"/>
    <w:rsid w:val="00CD4D9B"/>
    <w:rsid w:val="00CD6A88"/>
    <w:rsid w:val="00CD6E65"/>
    <w:rsid w:val="00CD71ED"/>
    <w:rsid w:val="00CD778B"/>
    <w:rsid w:val="00CE026B"/>
    <w:rsid w:val="00CE05D7"/>
    <w:rsid w:val="00CE088A"/>
    <w:rsid w:val="00CE291F"/>
    <w:rsid w:val="00CE2D22"/>
    <w:rsid w:val="00CE2ED6"/>
    <w:rsid w:val="00CE388D"/>
    <w:rsid w:val="00CE389C"/>
    <w:rsid w:val="00CE4100"/>
    <w:rsid w:val="00CE4932"/>
    <w:rsid w:val="00CE5106"/>
    <w:rsid w:val="00CE545C"/>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83"/>
    <w:rsid w:val="00D00BC3"/>
    <w:rsid w:val="00D018AD"/>
    <w:rsid w:val="00D019E9"/>
    <w:rsid w:val="00D01ACE"/>
    <w:rsid w:val="00D01CAB"/>
    <w:rsid w:val="00D01F04"/>
    <w:rsid w:val="00D02615"/>
    <w:rsid w:val="00D02769"/>
    <w:rsid w:val="00D02B97"/>
    <w:rsid w:val="00D0305A"/>
    <w:rsid w:val="00D04E21"/>
    <w:rsid w:val="00D05AA0"/>
    <w:rsid w:val="00D0623B"/>
    <w:rsid w:val="00D07114"/>
    <w:rsid w:val="00D07299"/>
    <w:rsid w:val="00D072E6"/>
    <w:rsid w:val="00D10B8B"/>
    <w:rsid w:val="00D10BC7"/>
    <w:rsid w:val="00D10EFD"/>
    <w:rsid w:val="00D11210"/>
    <w:rsid w:val="00D11CDE"/>
    <w:rsid w:val="00D1203C"/>
    <w:rsid w:val="00D123DA"/>
    <w:rsid w:val="00D125E3"/>
    <w:rsid w:val="00D1451D"/>
    <w:rsid w:val="00D14ECE"/>
    <w:rsid w:val="00D156A1"/>
    <w:rsid w:val="00D16632"/>
    <w:rsid w:val="00D20516"/>
    <w:rsid w:val="00D20BF5"/>
    <w:rsid w:val="00D225C0"/>
    <w:rsid w:val="00D22C2A"/>
    <w:rsid w:val="00D24712"/>
    <w:rsid w:val="00D25896"/>
    <w:rsid w:val="00D2616C"/>
    <w:rsid w:val="00D27FAE"/>
    <w:rsid w:val="00D31600"/>
    <w:rsid w:val="00D31644"/>
    <w:rsid w:val="00D31969"/>
    <w:rsid w:val="00D31B12"/>
    <w:rsid w:val="00D31DD8"/>
    <w:rsid w:val="00D31DD9"/>
    <w:rsid w:val="00D32530"/>
    <w:rsid w:val="00D3296E"/>
    <w:rsid w:val="00D35541"/>
    <w:rsid w:val="00D35701"/>
    <w:rsid w:val="00D358B4"/>
    <w:rsid w:val="00D35E49"/>
    <w:rsid w:val="00D35ECD"/>
    <w:rsid w:val="00D36212"/>
    <w:rsid w:val="00D364EF"/>
    <w:rsid w:val="00D36B2B"/>
    <w:rsid w:val="00D37833"/>
    <w:rsid w:val="00D405BE"/>
    <w:rsid w:val="00D40B01"/>
    <w:rsid w:val="00D41227"/>
    <w:rsid w:val="00D4384F"/>
    <w:rsid w:val="00D4395F"/>
    <w:rsid w:val="00D441FA"/>
    <w:rsid w:val="00D46258"/>
    <w:rsid w:val="00D4678A"/>
    <w:rsid w:val="00D46E52"/>
    <w:rsid w:val="00D47042"/>
    <w:rsid w:val="00D47171"/>
    <w:rsid w:val="00D47E63"/>
    <w:rsid w:val="00D50D1C"/>
    <w:rsid w:val="00D514AC"/>
    <w:rsid w:val="00D5218A"/>
    <w:rsid w:val="00D525EA"/>
    <w:rsid w:val="00D5371A"/>
    <w:rsid w:val="00D53A66"/>
    <w:rsid w:val="00D53A6E"/>
    <w:rsid w:val="00D53CA6"/>
    <w:rsid w:val="00D54622"/>
    <w:rsid w:val="00D54EB6"/>
    <w:rsid w:val="00D55702"/>
    <w:rsid w:val="00D55C39"/>
    <w:rsid w:val="00D56859"/>
    <w:rsid w:val="00D57204"/>
    <w:rsid w:val="00D5722C"/>
    <w:rsid w:val="00D57A8C"/>
    <w:rsid w:val="00D57D24"/>
    <w:rsid w:val="00D6010E"/>
    <w:rsid w:val="00D601CE"/>
    <w:rsid w:val="00D60534"/>
    <w:rsid w:val="00D60C8D"/>
    <w:rsid w:val="00D60E78"/>
    <w:rsid w:val="00D61776"/>
    <w:rsid w:val="00D61B0A"/>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47"/>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6CE"/>
    <w:rsid w:val="00D848AF"/>
    <w:rsid w:val="00D84CFE"/>
    <w:rsid w:val="00D855FA"/>
    <w:rsid w:val="00D858E8"/>
    <w:rsid w:val="00D870D2"/>
    <w:rsid w:val="00D875C4"/>
    <w:rsid w:val="00D90CBD"/>
    <w:rsid w:val="00D91198"/>
    <w:rsid w:val="00D91CFB"/>
    <w:rsid w:val="00D929DB"/>
    <w:rsid w:val="00D932CB"/>
    <w:rsid w:val="00D936D0"/>
    <w:rsid w:val="00D938FF"/>
    <w:rsid w:val="00D93BC9"/>
    <w:rsid w:val="00D94035"/>
    <w:rsid w:val="00D947AC"/>
    <w:rsid w:val="00D94ACA"/>
    <w:rsid w:val="00D94F8C"/>
    <w:rsid w:val="00D975F5"/>
    <w:rsid w:val="00D97D68"/>
    <w:rsid w:val="00DA02C7"/>
    <w:rsid w:val="00DA0CC9"/>
    <w:rsid w:val="00DA1CC3"/>
    <w:rsid w:val="00DA3D72"/>
    <w:rsid w:val="00DA404D"/>
    <w:rsid w:val="00DA499A"/>
    <w:rsid w:val="00DA4BC8"/>
    <w:rsid w:val="00DA5557"/>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BD9"/>
    <w:rsid w:val="00DC121D"/>
    <w:rsid w:val="00DC323A"/>
    <w:rsid w:val="00DC47D9"/>
    <w:rsid w:val="00DC4DC9"/>
    <w:rsid w:val="00DC64F7"/>
    <w:rsid w:val="00DC674A"/>
    <w:rsid w:val="00DC7990"/>
    <w:rsid w:val="00DC7F31"/>
    <w:rsid w:val="00DD0B36"/>
    <w:rsid w:val="00DD276C"/>
    <w:rsid w:val="00DD2C4F"/>
    <w:rsid w:val="00DD35F7"/>
    <w:rsid w:val="00DD3F99"/>
    <w:rsid w:val="00DD4699"/>
    <w:rsid w:val="00DD4BE1"/>
    <w:rsid w:val="00DD4C64"/>
    <w:rsid w:val="00DD5517"/>
    <w:rsid w:val="00DD672A"/>
    <w:rsid w:val="00DD77B3"/>
    <w:rsid w:val="00DE0440"/>
    <w:rsid w:val="00DE147E"/>
    <w:rsid w:val="00DE1E34"/>
    <w:rsid w:val="00DE206E"/>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533"/>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7485"/>
    <w:rsid w:val="00E37B2C"/>
    <w:rsid w:val="00E40217"/>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46EEC"/>
    <w:rsid w:val="00E50102"/>
    <w:rsid w:val="00E501D8"/>
    <w:rsid w:val="00E50AA3"/>
    <w:rsid w:val="00E51074"/>
    <w:rsid w:val="00E518F3"/>
    <w:rsid w:val="00E51980"/>
    <w:rsid w:val="00E5222A"/>
    <w:rsid w:val="00E5258C"/>
    <w:rsid w:val="00E52623"/>
    <w:rsid w:val="00E52DAF"/>
    <w:rsid w:val="00E53229"/>
    <w:rsid w:val="00E54E31"/>
    <w:rsid w:val="00E56871"/>
    <w:rsid w:val="00E56DC9"/>
    <w:rsid w:val="00E5713C"/>
    <w:rsid w:val="00E5717A"/>
    <w:rsid w:val="00E57239"/>
    <w:rsid w:val="00E57743"/>
    <w:rsid w:val="00E57E54"/>
    <w:rsid w:val="00E6052E"/>
    <w:rsid w:val="00E60678"/>
    <w:rsid w:val="00E60D14"/>
    <w:rsid w:val="00E613D5"/>
    <w:rsid w:val="00E6164F"/>
    <w:rsid w:val="00E6183E"/>
    <w:rsid w:val="00E6300A"/>
    <w:rsid w:val="00E63482"/>
    <w:rsid w:val="00E6360B"/>
    <w:rsid w:val="00E64BEA"/>
    <w:rsid w:val="00E65A7F"/>
    <w:rsid w:val="00E6636D"/>
    <w:rsid w:val="00E663DF"/>
    <w:rsid w:val="00E668D8"/>
    <w:rsid w:val="00E66959"/>
    <w:rsid w:val="00E66ED6"/>
    <w:rsid w:val="00E673D9"/>
    <w:rsid w:val="00E674F4"/>
    <w:rsid w:val="00E70D61"/>
    <w:rsid w:val="00E71350"/>
    <w:rsid w:val="00E71866"/>
    <w:rsid w:val="00E72604"/>
    <w:rsid w:val="00E736A2"/>
    <w:rsid w:val="00E736CA"/>
    <w:rsid w:val="00E73AD0"/>
    <w:rsid w:val="00E7405D"/>
    <w:rsid w:val="00E74450"/>
    <w:rsid w:val="00E74EB3"/>
    <w:rsid w:val="00E75AAF"/>
    <w:rsid w:val="00E75B8A"/>
    <w:rsid w:val="00E75F8B"/>
    <w:rsid w:val="00E7602A"/>
    <w:rsid w:val="00E7686B"/>
    <w:rsid w:val="00E77144"/>
    <w:rsid w:val="00E77E39"/>
    <w:rsid w:val="00E82478"/>
    <w:rsid w:val="00E828B0"/>
    <w:rsid w:val="00E82A01"/>
    <w:rsid w:val="00E82A3F"/>
    <w:rsid w:val="00E83DEC"/>
    <w:rsid w:val="00E850FA"/>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29DC"/>
    <w:rsid w:val="00EA36A4"/>
    <w:rsid w:val="00EA3EF7"/>
    <w:rsid w:val="00EA4FF6"/>
    <w:rsid w:val="00EA5882"/>
    <w:rsid w:val="00EA59AC"/>
    <w:rsid w:val="00EA6823"/>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B7B0C"/>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2F5"/>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96A"/>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286C"/>
    <w:rsid w:val="00F14482"/>
    <w:rsid w:val="00F15903"/>
    <w:rsid w:val="00F16484"/>
    <w:rsid w:val="00F16521"/>
    <w:rsid w:val="00F16DD0"/>
    <w:rsid w:val="00F17814"/>
    <w:rsid w:val="00F2048E"/>
    <w:rsid w:val="00F20B6A"/>
    <w:rsid w:val="00F21D12"/>
    <w:rsid w:val="00F22152"/>
    <w:rsid w:val="00F226EF"/>
    <w:rsid w:val="00F2298E"/>
    <w:rsid w:val="00F229C2"/>
    <w:rsid w:val="00F22AE8"/>
    <w:rsid w:val="00F23269"/>
    <w:rsid w:val="00F24387"/>
    <w:rsid w:val="00F24815"/>
    <w:rsid w:val="00F251F7"/>
    <w:rsid w:val="00F25E66"/>
    <w:rsid w:val="00F27AB0"/>
    <w:rsid w:val="00F3099D"/>
    <w:rsid w:val="00F31182"/>
    <w:rsid w:val="00F31BAB"/>
    <w:rsid w:val="00F31CFA"/>
    <w:rsid w:val="00F321C6"/>
    <w:rsid w:val="00F322E6"/>
    <w:rsid w:val="00F328E6"/>
    <w:rsid w:val="00F32BDA"/>
    <w:rsid w:val="00F32D7E"/>
    <w:rsid w:val="00F33751"/>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2E5A"/>
    <w:rsid w:val="00F4309A"/>
    <w:rsid w:val="00F431B5"/>
    <w:rsid w:val="00F43CC8"/>
    <w:rsid w:val="00F44107"/>
    <w:rsid w:val="00F44D5A"/>
    <w:rsid w:val="00F4549B"/>
    <w:rsid w:val="00F45803"/>
    <w:rsid w:val="00F465FF"/>
    <w:rsid w:val="00F467EE"/>
    <w:rsid w:val="00F46879"/>
    <w:rsid w:val="00F46D66"/>
    <w:rsid w:val="00F47450"/>
    <w:rsid w:val="00F50041"/>
    <w:rsid w:val="00F50D79"/>
    <w:rsid w:val="00F52133"/>
    <w:rsid w:val="00F52D5A"/>
    <w:rsid w:val="00F53595"/>
    <w:rsid w:val="00F53821"/>
    <w:rsid w:val="00F552E4"/>
    <w:rsid w:val="00F55605"/>
    <w:rsid w:val="00F55C70"/>
    <w:rsid w:val="00F55E6D"/>
    <w:rsid w:val="00F55EE8"/>
    <w:rsid w:val="00F56142"/>
    <w:rsid w:val="00F5648A"/>
    <w:rsid w:val="00F570E2"/>
    <w:rsid w:val="00F57A3D"/>
    <w:rsid w:val="00F6013B"/>
    <w:rsid w:val="00F60817"/>
    <w:rsid w:val="00F60A02"/>
    <w:rsid w:val="00F61E9D"/>
    <w:rsid w:val="00F62A71"/>
    <w:rsid w:val="00F641EF"/>
    <w:rsid w:val="00F64712"/>
    <w:rsid w:val="00F6604B"/>
    <w:rsid w:val="00F664C6"/>
    <w:rsid w:val="00F67782"/>
    <w:rsid w:val="00F6779D"/>
    <w:rsid w:val="00F7053E"/>
    <w:rsid w:val="00F708EF"/>
    <w:rsid w:val="00F70B20"/>
    <w:rsid w:val="00F70E1A"/>
    <w:rsid w:val="00F70E80"/>
    <w:rsid w:val="00F71238"/>
    <w:rsid w:val="00F71AC6"/>
    <w:rsid w:val="00F71C8D"/>
    <w:rsid w:val="00F71F4C"/>
    <w:rsid w:val="00F72622"/>
    <w:rsid w:val="00F72F17"/>
    <w:rsid w:val="00F73EA8"/>
    <w:rsid w:val="00F73EBD"/>
    <w:rsid w:val="00F74349"/>
    <w:rsid w:val="00F74DD2"/>
    <w:rsid w:val="00F74EAD"/>
    <w:rsid w:val="00F751C0"/>
    <w:rsid w:val="00F75615"/>
    <w:rsid w:val="00F7694B"/>
    <w:rsid w:val="00F77C80"/>
    <w:rsid w:val="00F808AA"/>
    <w:rsid w:val="00F80B65"/>
    <w:rsid w:val="00F811FB"/>
    <w:rsid w:val="00F81779"/>
    <w:rsid w:val="00F827C4"/>
    <w:rsid w:val="00F82C12"/>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DD"/>
    <w:rsid w:val="00F9116A"/>
    <w:rsid w:val="00F91624"/>
    <w:rsid w:val="00F916E2"/>
    <w:rsid w:val="00F9321C"/>
    <w:rsid w:val="00F93C85"/>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68B5"/>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DFE"/>
    <w:rsid w:val="00FE707F"/>
    <w:rsid w:val="00FE7B78"/>
    <w:rsid w:val="00FF10F2"/>
    <w:rsid w:val="00FF1853"/>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2C432939"/>
  <w15:docId w15:val="{AC087971-C4CD-4031-BC4D-4AD68512D1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6">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a3">
    <w:name w:val="Normal"/>
    <w:rsid w:val="009D3730"/>
  </w:style>
  <w:style w:type="paragraph" w:styleId="13">
    <w:name w:val="heading 1"/>
    <w:aliases w:val="h1,Level 1 Topic Heading,H1,Section,1,app heading 1,ITT t1,II+,I,H11,H12,H13,H14,H15,H16,H17,H18,H111,H121,H131,H141,H151,H161,H171,H19,H112,H122,H132,H142,H152,H162,H172,H181,H1111,H1211,H1311,H1411,H1511,H1611,H1711,H110,H113,H123,H133,.,g"/>
    <w:basedOn w:val="a3"/>
    <w:next w:val="a3"/>
    <w:link w:val="14"/>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1">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2"/>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0">
    <w:name w:val="heading 3"/>
    <w:aliases w:val="Map,h3,Level 3 Topic Heading,H31,Minor,H32,H33,H34,H35,H36,H37,H38,H39,H310,H311,H312,H313,H314,3,Level 1 - 1,h31,h32,h33,h34,h35,h36,h37,h38,h39,h310,h311,h321,h331,h341,h351,h361,h371,h381,h312,h322,h332,h342,h352,h362,h372,h382,h313,o"/>
    <w:basedOn w:val="a3"/>
    <w:next w:val="a3"/>
    <w:link w:val="31"/>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0">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1"/>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0">
    <w:name w:val="heading 5"/>
    <w:aliases w:val="H5,Заголовок 5 Знак1,Заголовок 5 Знак Знак,(приложение),h5,Level 5 Topic Heading,PIM 5,5,ITT t5,PA Pico Section,5 sub-bullet,sb,i) ii) iii)"/>
    <w:basedOn w:val="a3"/>
    <w:next w:val="a3"/>
    <w:link w:val="51"/>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5"/>
    <w:qFormat/>
    <w:rsid w:val="00CA0E14"/>
    <w:pPr>
      <w:numPr>
        <w:numId w:val="1"/>
      </w:numPr>
      <w:spacing w:after="240" w:line="320" w:lineRule="exact"/>
      <w:ind w:left="0"/>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5">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5"/>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6">
    <w:name w:val="toc 1"/>
    <w:basedOn w:val="a3"/>
    <w:next w:val="a3"/>
    <w:autoRedefine/>
    <w:uiPriority w:val="39"/>
    <w:locked/>
    <w:rsid w:val="00046621"/>
    <w:pPr>
      <w:spacing w:after="100"/>
    </w:pPr>
  </w:style>
  <w:style w:type="paragraph" w:styleId="23">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5"/>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4">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3"/>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2">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1"/>
    <w:uiPriority w:val="99"/>
    <w:rsid w:val="003F7922"/>
    <w:rPr>
      <w:rFonts w:asciiTheme="majorHAnsi" w:eastAsiaTheme="majorEastAsia" w:hAnsiTheme="majorHAnsi" w:cstheme="majorBidi"/>
      <w:color w:val="1FA1FF" w:themeColor="accent1" w:themeShade="BF"/>
      <w:sz w:val="28"/>
      <w:szCs w:val="28"/>
    </w:rPr>
  </w:style>
  <w:style w:type="character" w:customStyle="1" w:styleId="31">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0"/>
    <w:uiPriority w:val="99"/>
    <w:rsid w:val="003F7922"/>
    <w:rPr>
      <w:rFonts w:asciiTheme="majorHAnsi" w:eastAsiaTheme="majorEastAsia" w:hAnsiTheme="majorHAnsi" w:cstheme="majorBidi"/>
      <w:color w:val="006FBF" w:themeColor="accent1" w:themeShade="80"/>
      <w:sz w:val="24"/>
      <w:szCs w:val="24"/>
    </w:rPr>
  </w:style>
  <w:style w:type="character" w:customStyle="1" w:styleId="41">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0"/>
    <w:uiPriority w:val="99"/>
    <w:rsid w:val="003F7922"/>
    <w:rPr>
      <w:rFonts w:asciiTheme="majorHAnsi" w:eastAsiaTheme="majorEastAsia" w:hAnsiTheme="majorHAnsi" w:cstheme="majorBidi"/>
      <w:i/>
      <w:iCs/>
      <w:color w:val="1FA1FF" w:themeColor="accent1" w:themeShade="BF"/>
    </w:rPr>
  </w:style>
  <w:style w:type="character" w:customStyle="1" w:styleId="51">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0"/>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3"/>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7">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8"/>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8">
    <w:name w:val="1) Знак"/>
    <w:basedOn w:val="af"/>
    <w:link w:val="10"/>
    <w:rsid w:val="00D31644"/>
    <w:rPr>
      <w:rFonts w:eastAsia="Times New Roman" w:cs="Arial"/>
      <w:color w:val="000000" w:themeColor="text1"/>
      <w:lang w:eastAsia="ru-RU"/>
    </w:rPr>
  </w:style>
  <w:style w:type="character" w:customStyle="1" w:styleId="24">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2">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2">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2">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9">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5">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3">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6">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A441DD"/>
    <w:pPr>
      <w:tabs>
        <w:tab w:val="num" w:pos="2160"/>
      </w:tabs>
      <w:spacing w:after="60" w:line="320" w:lineRule="exact"/>
      <w:ind w:left="2160" w:hanging="720"/>
      <w:jc w:val="both"/>
    </w:pPr>
    <w:rPr>
      <w:rFonts w:eastAsia="Times New Roman" w:cs="Arial"/>
      <w:color w:val="000000" w:themeColor="text1"/>
      <w:lang w:eastAsia="ru-RU"/>
    </w:rPr>
  </w:style>
  <w:style w:type="paragraph" w:customStyle="1" w:styleId="12">
    <w:name w:val="Заголовок [1]"/>
    <w:basedOn w:val="13"/>
    <w:qFormat/>
    <w:rsid w:val="00AC36BB"/>
    <w:pPr>
      <w:keepNext w:val="0"/>
      <w:keepLines w:val="0"/>
      <w:widowControl w:val="0"/>
      <w:numPr>
        <w:numId w:val="14"/>
      </w:numPr>
      <w:tabs>
        <w:tab w:val="num" w:pos="360"/>
        <w:tab w:val="left" w:pos="993"/>
      </w:tabs>
      <w:ind w:left="0" w:firstLine="709"/>
      <w:jc w:val="both"/>
    </w:pPr>
    <w:rPr>
      <w:rFonts w:ascii="Times New Roman" w:eastAsia="Times New Roman" w:hAnsi="Times New Roman" w:cs="Times New Roman"/>
      <w:b/>
      <w:bCs/>
      <w:color w:val="auto"/>
      <w:kern w:val="32"/>
      <w:sz w:val="28"/>
      <w:szCs w:val="20"/>
      <w:lang w:eastAsia="x-none"/>
    </w:rPr>
  </w:style>
  <w:style w:type="paragraph" w:customStyle="1" w:styleId="3">
    <w:name w:val="Абзац [3]"/>
    <w:basedOn w:val="a3"/>
    <w:qFormat/>
    <w:rsid w:val="00AC36BB"/>
    <w:pPr>
      <w:widowControl w:val="0"/>
      <w:numPr>
        <w:ilvl w:val="2"/>
        <w:numId w:val="14"/>
      </w:numPr>
      <w:ind w:left="710" w:firstLine="0"/>
      <w:jc w:val="both"/>
      <w:outlineLvl w:val="2"/>
    </w:pPr>
    <w:rPr>
      <w:rFonts w:ascii="Times New Roman" w:eastAsia="Times New Roman" w:hAnsi="Times New Roman" w:cs="Times New Roman"/>
      <w:bCs/>
      <w:iCs/>
      <w:sz w:val="28"/>
      <w:szCs w:val="28"/>
      <w:lang w:eastAsia="x-none"/>
    </w:rPr>
  </w:style>
  <w:style w:type="paragraph" w:customStyle="1" w:styleId="20">
    <w:name w:val="Абзац [2] (нормальный)"/>
    <w:basedOn w:val="a3"/>
    <w:qFormat/>
    <w:rsid w:val="00AC36BB"/>
    <w:pPr>
      <w:widowControl w:val="0"/>
      <w:numPr>
        <w:ilvl w:val="1"/>
        <w:numId w:val="14"/>
      </w:numPr>
      <w:ind w:left="0" w:firstLine="709"/>
      <w:jc w:val="both"/>
      <w:outlineLvl w:val="1"/>
    </w:pPr>
    <w:rPr>
      <w:rFonts w:ascii="Times New Roman" w:eastAsia="Times New Roman" w:hAnsi="Times New Roman" w:cs="Times New Roman"/>
      <w:bCs/>
      <w:iCs/>
      <w:sz w:val="28"/>
      <w:szCs w:val="28"/>
      <w:lang w:eastAsia="x-none"/>
    </w:rPr>
  </w:style>
  <w:style w:type="paragraph" w:customStyle="1" w:styleId="4">
    <w:name w:val="Абзац [4]"/>
    <w:basedOn w:val="3"/>
    <w:qFormat/>
    <w:rsid w:val="00AC36BB"/>
    <w:pPr>
      <w:numPr>
        <w:ilvl w:val="3"/>
      </w:numPr>
      <w:ind w:left="0" w:firstLine="709"/>
      <w:outlineLvl w:val="3"/>
    </w:pPr>
  </w:style>
  <w:style w:type="paragraph" w:customStyle="1" w:styleId="5">
    <w:name w:val="Абзац [5]"/>
    <w:basedOn w:val="4"/>
    <w:qFormat/>
    <w:rsid w:val="00AC36BB"/>
    <w:pPr>
      <w:numPr>
        <w:ilvl w:val="4"/>
      </w:numPr>
      <w:tabs>
        <w:tab w:val="num" w:pos="360"/>
      </w:tabs>
      <w:ind w:left="0" w:firstLine="709"/>
      <w:outlineLvl w:val="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122886">
      <w:bodyDiv w:val="1"/>
      <w:marLeft w:val="0"/>
      <w:marRight w:val="0"/>
      <w:marTop w:val="0"/>
      <w:marBottom w:val="0"/>
      <w:divBdr>
        <w:top w:val="none" w:sz="0" w:space="0" w:color="auto"/>
        <w:left w:val="none" w:sz="0" w:space="0" w:color="auto"/>
        <w:bottom w:val="none" w:sz="0" w:space="0" w:color="auto"/>
        <w:right w:val="none" w:sz="0" w:space="0" w:color="auto"/>
      </w:divBdr>
    </w:div>
    <w:div w:id="298347473">
      <w:bodyDiv w:val="1"/>
      <w:marLeft w:val="0"/>
      <w:marRight w:val="0"/>
      <w:marTop w:val="0"/>
      <w:marBottom w:val="0"/>
      <w:divBdr>
        <w:top w:val="none" w:sz="0" w:space="0" w:color="auto"/>
        <w:left w:val="none" w:sz="0" w:space="0" w:color="auto"/>
        <w:bottom w:val="none" w:sz="0" w:space="0" w:color="auto"/>
        <w:right w:val="none" w:sz="0" w:space="0" w:color="auto"/>
      </w:divBdr>
    </w:div>
    <w:div w:id="303198107">
      <w:bodyDiv w:val="1"/>
      <w:marLeft w:val="0"/>
      <w:marRight w:val="0"/>
      <w:marTop w:val="0"/>
      <w:marBottom w:val="0"/>
      <w:divBdr>
        <w:top w:val="none" w:sz="0" w:space="0" w:color="auto"/>
        <w:left w:val="none" w:sz="0" w:space="0" w:color="auto"/>
        <w:bottom w:val="none" w:sz="0" w:space="0" w:color="auto"/>
        <w:right w:val="none" w:sz="0" w:space="0" w:color="auto"/>
      </w:divBdr>
    </w:div>
    <w:div w:id="311715918">
      <w:bodyDiv w:val="1"/>
      <w:marLeft w:val="0"/>
      <w:marRight w:val="0"/>
      <w:marTop w:val="0"/>
      <w:marBottom w:val="0"/>
      <w:divBdr>
        <w:top w:val="none" w:sz="0" w:space="0" w:color="auto"/>
        <w:left w:val="none" w:sz="0" w:space="0" w:color="auto"/>
        <w:bottom w:val="none" w:sz="0" w:space="0" w:color="auto"/>
        <w:right w:val="none" w:sz="0" w:space="0" w:color="auto"/>
      </w:divBdr>
    </w:div>
    <w:div w:id="379332199">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36000096">
      <w:bodyDiv w:val="1"/>
      <w:marLeft w:val="0"/>
      <w:marRight w:val="0"/>
      <w:marTop w:val="0"/>
      <w:marBottom w:val="0"/>
      <w:divBdr>
        <w:top w:val="none" w:sz="0" w:space="0" w:color="auto"/>
        <w:left w:val="none" w:sz="0" w:space="0" w:color="auto"/>
        <w:bottom w:val="none" w:sz="0" w:space="0" w:color="auto"/>
        <w:right w:val="none" w:sz="0" w:space="0" w:color="auto"/>
      </w:divBdr>
    </w:div>
    <w:div w:id="871695052">
      <w:bodyDiv w:val="1"/>
      <w:marLeft w:val="0"/>
      <w:marRight w:val="0"/>
      <w:marTop w:val="0"/>
      <w:marBottom w:val="0"/>
      <w:divBdr>
        <w:top w:val="none" w:sz="0" w:space="0" w:color="auto"/>
        <w:left w:val="none" w:sz="0" w:space="0" w:color="auto"/>
        <w:bottom w:val="none" w:sz="0" w:space="0" w:color="auto"/>
        <w:right w:val="none" w:sz="0" w:space="0" w:color="auto"/>
      </w:divBdr>
    </w:div>
    <w:div w:id="974220328">
      <w:bodyDiv w:val="1"/>
      <w:marLeft w:val="0"/>
      <w:marRight w:val="0"/>
      <w:marTop w:val="0"/>
      <w:marBottom w:val="0"/>
      <w:divBdr>
        <w:top w:val="none" w:sz="0" w:space="0" w:color="auto"/>
        <w:left w:val="none" w:sz="0" w:space="0" w:color="auto"/>
        <w:bottom w:val="none" w:sz="0" w:space="0" w:color="auto"/>
        <w:right w:val="none" w:sz="0" w:space="0" w:color="auto"/>
      </w:divBdr>
    </w:div>
    <w:div w:id="1140346372">
      <w:bodyDiv w:val="1"/>
      <w:marLeft w:val="0"/>
      <w:marRight w:val="0"/>
      <w:marTop w:val="0"/>
      <w:marBottom w:val="0"/>
      <w:divBdr>
        <w:top w:val="none" w:sz="0" w:space="0" w:color="auto"/>
        <w:left w:val="none" w:sz="0" w:space="0" w:color="auto"/>
        <w:bottom w:val="none" w:sz="0" w:space="0" w:color="auto"/>
        <w:right w:val="none" w:sz="0" w:space="0" w:color="auto"/>
      </w:divBdr>
    </w:div>
    <w:div w:id="1198082538">
      <w:bodyDiv w:val="1"/>
      <w:marLeft w:val="0"/>
      <w:marRight w:val="0"/>
      <w:marTop w:val="0"/>
      <w:marBottom w:val="0"/>
      <w:divBdr>
        <w:top w:val="none" w:sz="0" w:space="0" w:color="auto"/>
        <w:left w:val="none" w:sz="0" w:space="0" w:color="auto"/>
        <w:bottom w:val="none" w:sz="0" w:space="0" w:color="auto"/>
        <w:right w:val="none" w:sz="0" w:space="0" w:color="auto"/>
      </w:divBdr>
    </w:div>
    <w:div w:id="1223785658">
      <w:bodyDiv w:val="1"/>
      <w:marLeft w:val="0"/>
      <w:marRight w:val="0"/>
      <w:marTop w:val="0"/>
      <w:marBottom w:val="0"/>
      <w:divBdr>
        <w:top w:val="none" w:sz="0" w:space="0" w:color="auto"/>
        <w:left w:val="none" w:sz="0" w:space="0" w:color="auto"/>
        <w:bottom w:val="none" w:sz="0" w:space="0" w:color="auto"/>
        <w:right w:val="none" w:sz="0" w:space="0" w:color="auto"/>
      </w:divBdr>
    </w:div>
    <w:div w:id="1681468141">
      <w:bodyDiv w:val="1"/>
      <w:marLeft w:val="0"/>
      <w:marRight w:val="0"/>
      <w:marTop w:val="0"/>
      <w:marBottom w:val="0"/>
      <w:divBdr>
        <w:top w:val="none" w:sz="0" w:space="0" w:color="auto"/>
        <w:left w:val="none" w:sz="0" w:space="0" w:color="auto"/>
        <w:bottom w:val="none" w:sz="0" w:space="0" w:color="auto"/>
        <w:right w:val="none" w:sz="0" w:space="0" w:color="auto"/>
      </w:divBdr>
    </w:div>
    <w:div w:id="1682001354">
      <w:bodyDiv w:val="1"/>
      <w:marLeft w:val="0"/>
      <w:marRight w:val="0"/>
      <w:marTop w:val="0"/>
      <w:marBottom w:val="0"/>
      <w:divBdr>
        <w:top w:val="none" w:sz="0" w:space="0" w:color="auto"/>
        <w:left w:val="none" w:sz="0" w:space="0" w:color="auto"/>
        <w:bottom w:val="none" w:sz="0" w:space="0" w:color="auto"/>
        <w:right w:val="none" w:sz="0" w:space="0" w:color="auto"/>
      </w:divBdr>
    </w:div>
    <w:div w:id="1687441205">
      <w:bodyDiv w:val="1"/>
      <w:marLeft w:val="0"/>
      <w:marRight w:val="0"/>
      <w:marTop w:val="0"/>
      <w:marBottom w:val="0"/>
      <w:divBdr>
        <w:top w:val="none" w:sz="0" w:space="0" w:color="auto"/>
        <w:left w:val="none" w:sz="0" w:space="0" w:color="auto"/>
        <w:bottom w:val="none" w:sz="0" w:space="0" w:color="auto"/>
        <w:right w:val="none" w:sz="0" w:space="0" w:color="auto"/>
      </w:divBdr>
    </w:div>
    <w:div w:id="1703356473">
      <w:bodyDiv w:val="1"/>
      <w:marLeft w:val="0"/>
      <w:marRight w:val="0"/>
      <w:marTop w:val="0"/>
      <w:marBottom w:val="0"/>
      <w:divBdr>
        <w:top w:val="none" w:sz="0" w:space="0" w:color="auto"/>
        <w:left w:val="none" w:sz="0" w:space="0" w:color="auto"/>
        <w:bottom w:val="none" w:sz="0" w:space="0" w:color="auto"/>
        <w:right w:val="none" w:sz="0" w:space="0" w:color="auto"/>
      </w:divBdr>
    </w:div>
    <w:div w:id="1737321000">
      <w:bodyDiv w:val="1"/>
      <w:marLeft w:val="0"/>
      <w:marRight w:val="0"/>
      <w:marTop w:val="0"/>
      <w:marBottom w:val="0"/>
      <w:divBdr>
        <w:top w:val="none" w:sz="0" w:space="0" w:color="auto"/>
        <w:left w:val="none" w:sz="0" w:space="0" w:color="auto"/>
        <w:bottom w:val="none" w:sz="0" w:space="0" w:color="auto"/>
        <w:right w:val="none" w:sz="0" w:space="0" w:color="auto"/>
      </w:divBdr>
    </w:div>
    <w:div w:id="1910188799">
      <w:bodyDiv w:val="1"/>
      <w:marLeft w:val="0"/>
      <w:marRight w:val="0"/>
      <w:marTop w:val="0"/>
      <w:marBottom w:val="0"/>
      <w:divBdr>
        <w:top w:val="none" w:sz="0" w:space="0" w:color="auto"/>
        <w:left w:val="none" w:sz="0" w:space="0" w:color="auto"/>
        <w:bottom w:val="none" w:sz="0" w:space="0" w:color="auto"/>
        <w:right w:val="none" w:sz="0" w:space="0" w:color="auto"/>
      </w:divBdr>
    </w:div>
    <w:div w:id="1962953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glossaryDocument" Target="glossary/document.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1058;&#1069;&#1062;-9\&#1041;&#1069;&#1050;\2024\&#1058;&#1054;&#1056;&#1043;&#1048;%202024\&#1050;&#1060;\&#1092;&#1077;&#1074;&#1088;&#1072;&#1083;&#1100;%2024\&#1050;%20&#1069;&#1060;%20&#1057;&#1052;&#1057;&#1055;\&#1082;&#1086;&#1085;&#1076;&#1077;&#1085;&#1089;&#1072;&#1090;&#1086;&#1088;&#1099;\16.01.2024%20&#1064;&#1072;&#1073;&#1083;&#1086;&#1085;%20&#1076;&#1086;&#1082;&#1091;&#1084;&#1077;&#1085;&#1090;&#1072;&#1094;&#1080;&#1103;%20&#1086;%20&#1079;&#1072;&#1082;&#1091;&#1087;&#1082;&#1077;%20(&#1082;&#1086;&#1085;&#1082;&#1091;&#1088;&#1089;;&#1069;&#1060;,&#1057;&#1052;&#1057;&#1055;).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B39A4092A1EB406690C48587E69144C3"/>
        <w:category>
          <w:name w:val="Общие"/>
          <w:gallery w:val="placeholder"/>
        </w:category>
        <w:types>
          <w:type w:val="bbPlcHdr"/>
        </w:types>
        <w:behaviors>
          <w:behavior w:val="content"/>
        </w:behaviors>
        <w:guid w:val="{4AFD5B81-0801-45D6-A9EF-0B03E0131BE0}"/>
      </w:docPartPr>
      <w:docPartBody>
        <w:p w:rsidR="00383AAB" w:rsidRDefault="00084C3A">
          <w:pPr>
            <w:pStyle w:val="B39A4092A1EB406690C48587E69144C3"/>
          </w:pPr>
          <w:r w:rsidRPr="00680AC0">
            <w:rPr>
              <w:rStyle w:val="a3"/>
            </w:rPr>
            <w:t>Выберите элемент.</w:t>
          </w:r>
        </w:p>
      </w:docPartBody>
    </w:docPart>
    <w:docPart>
      <w:docPartPr>
        <w:name w:val="D01069A996DC4D49943B00611B931695"/>
        <w:category>
          <w:name w:val="Общие"/>
          <w:gallery w:val="placeholder"/>
        </w:category>
        <w:types>
          <w:type w:val="bbPlcHdr"/>
        </w:types>
        <w:behaviors>
          <w:behavior w:val="content"/>
        </w:behaviors>
        <w:guid w:val="{2AC6B7BA-33E5-4463-B380-C6C1B8760E48}"/>
      </w:docPartPr>
      <w:docPartBody>
        <w:p w:rsidR="00383AAB" w:rsidRDefault="00084C3A">
          <w:pPr>
            <w:pStyle w:val="D01069A996DC4D49943B00611B931695"/>
          </w:pPr>
          <w:r w:rsidRPr="00853F0C">
            <w:rPr>
              <w:rStyle w:val="a3"/>
            </w:rPr>
            <w:t>Место для ввода текста.</w:t>
          </w:r>
        </w:p>
      </w:docPartBody>
    </w:docPart>
    <w:docPart>
      <w:docPartPr>
        <w:name w:val="2D210EDFB7C94CB5BEFC72F7397B7067"/>
        <w:category>
          <w:name w:val="Общие"/>
          <w:gallery w:val="placeholder"/>
        </w:category>
        <w:types>
          <w:type w:val="bbPlcHdr"/>
        </w:types>
        <w:behaviors>
          <w:behavior w:val="content"/>
        </w:behaviors>
        <w:guid w:val="{E869B385-A840-41B0-B5AB-00FBB3A08240}"/>
      </w:docPartPr>
      <w:docPartBody>
        <w:p w:rsidR="00383AAB" w:rsidRDefault="00084C3A">
          <w:pPr>
            <w:pStyle w:val="2D210EDFB7C94CB5BEFC72F7397B7067"/>
          </w:pPr>
          <w:bookmarkStart w:id="0" w:name="НПлана"/>
          <w:r w:rsidRPr="00853F0C">
            <w:rPr>
              <w:rStyle w:val="a3"/>
            </w:rPr>
            <w:t xml:space="preserve">Место для ввода </w:t>
          </w:r>
          <w:r>
            <w:rPr>
              <w:rStyle w:val="a3"/>
            </w:rPr>
            <w:t>номера</w:t>
          </w:r>
          <w:bookmarkEnd w:id="0"/>
        </w:p>
      </w:docPartBody>
    </w:docPart>
    <w:docPart>
      <w:docPartPr>
        <w:name w:val="FFC72ECC7C3D4F469B7E0010C6EFA621"/>
        <w:category>
          <w:name w:val="Общие"/>
          <w:gallery w:val="placeholder"/>
        </w:category>
        <w:types>
          <w:type w:val="bbPlcHdr"/>
        </w:types>
        <w:behaviors>
          <w:behavior w:val="content"/>
        </w:behaviors>
        <w:guid w:val="{329EFA11-EBE2-4626-A7FB-A1F0E1863972}"/>
      </w:docPartPr>
      <w:docPartBody>
        <w:p w:rsidR="00383AAB" w:rsidRDefault="00084C3A">
          <w:pPr>
            <w:pStyle w:val="FFC72ECC7C3D4F469B7E0010C6EFA621"/>
          </w:pPr>
          <w:r w:rsidRPr="00853F0C">
            <w:rPr>
              <w:rStyle w:val="a3"/>
            </w:rPr>
            <w:t>Место для ввода текста.</w:t>
          </w:r>
        </w:p>
      </w:docPartBody>
    </w:docPart>
    <w:docPart>
      <w:docPartPr>
        <w:name w:val="9F40BDB5DF234EBAA9115A95F589C710"/>
        <w:category>
          <w:name w:val="Общие"/>
          <w:gallery w:val="placeholder"/>
        </w:category>
        <w:types>
          <w:type w:val="bbPlcHdr"/>
        </w:types>
        <w:behaviors>
          <w:behavior w:val="content"/>
        </w:behaviors>
        <w:guid w:val="{47D8C5B9-F8AA-4651-9C75-F4525EC08BD4}"/>
      </w:docPartPr>
      <w:docPartBody>
        <w:p w:rsidR="00383AAB" w:rsidRDefault="00084C3A">
          <w:pPr>
            <w:pStyle w:val="9F40BDB5DF234EBAA9115A95F589C710"/>
          </w:pPr>
          <w:r w:rsidRPr="00853F0C">
            <w:rPr>
              <w:rStyle w:val="a3"/>
            </w:rPr>
            <w:t>Место для ввода текста.</w:t>
          </w:r>
        </w:p>
      </w:docPartBody>
    </w:docPart>
    <w:docPart>
      <w:docPartPr>
        <w:name w:val="1322AC7ED93F4160955D5F618F045B2B"/>
        <w:category>
          <w:name w:val="Общие"/>
          <w:gallery w:val="placeholder"/>
        </w:category>
        <w:types>
          <w:type w:val="bbPlcHdr"/>
        </w:types>
        <w:behaviors>
          <w:behavior w:val="content"/>
        </w:behaviors>
        <w:guid w:val="{5A6DB6D6-DF3C-4BD2-A1DB-BFD177B89EFF}"/>
      </w:docPartPr>
      <w:docPartBody>
        <w:p w:rsidR="00383AAB" w:rsidRDefault="00084C3A">
          <w:pPr>
            <w:pStyle w:val="1322AC7ED93F4160955D5F618F045B2B"/>
          </w:pPr>
          <w:r w:rsidRPr="00853F0C">
            <w:rPr>
              <w:rStyle w:val="a3"/>
            </w:rPr>
            <w:t>Место для ввода текста.</w:t>
          </w:r>
        </w:p>
      </w:docPartBody>
    </w:docPart>
    <w:docPart>
      <w:docPartPr>
        <w:name w:val="98AD9CC1ABCB42109FEDABECC4C8BDBA"/>
        <w:category>
          <w:name w:val="Общие"/>
          <w:gallery w:val="placeholder"/>
        </w:category>
        <w:types>
          <w:type w:val="bbPlcHdr"/>
        </w:types>
        <w:behaviors>
          <w:behavior w:val="content"/>
        </w:behaviors>
        <w:guid w:val="{841133A6-9BC4-47C3-BBF4-7B0373E14D65}"/>
      </w:docPartPr>
      <w:docPartBody>
        <w:p w:rsidR="00383AAB" w:rsidRDefault="00084C3A">
          <w:pPr>
            <w:pStyle w:val="98AD9CC1ABCB42109FEDABECC4C8BDBA"/>
          </w:pPr>
          <w:r w:rsidRPr="00853F0C">
            <w:rPr>
              <w:rStyle w:val="a3"/>
            </w:rPr>
            <w:t>Место для ввода текста.</w:t>
          </w:r>
        </w:p>
      </w:docPartBody>
    </w:docPart>
    <w:docPart>
      <w:docPartPr>
        <w:name w:val="5F6646A80A9349039635A284A74ECD9E"/>
        <w:category>
          <w:name w:val="Общие"/>
          <w:gallery w:val="placeholder"/>
        </w:category>
        <w:types>
          <w:type w:val="bbPlcHdr"/>
        </w:types>
        <w:behaviors>
          <w:behavior w:val="content"/>
        </w:behaviors>
        <w:guid w:val="{A7108992-3197-499E-8D70-E8E2089CA4EA}"/>
      </w:docPartPr>
      <w:docPartBody>
        <w:p w:rsidR="00383AAB" w:rsidRDefault="00084C3A">
          <w:pPr>
            <w:pStyle w:val="5F6646A80A9349039635A284A74ECD9E"/>
          </w:pPr>
          <w:r w:rsidRPr="00853F0C">
            <w:rPr>
              <w:rStyle w:val="a3"/>
            </w:rPr>
            <w:t>Место для ввода текста.</w:t>
          </w:r>
        </w:p>
      </w:docPartBody>
    </w:docPart>
    <w:docPart>
      <w:docPartPr>
        <w:name w:val="93F08529997249A0AEA3FDAB40AE5E03"/>
        <w:category>
          <w:name w:val="Общие"/>
          <w:gallery w:val="placeholder"/>
        </w:category>
        <w:types>
          <w:type w:val="bbPlcHdr"/>
        </w:types>
        <w:behaviors>
          <w:behavior w:val="content"/>
        </w:behaviors>
        <w:guid w:val="{3BF27FAD-1DD3-44D9-A818-7F8BA17A496C}"/>
      </w:docPartPr>
      <w:docPartBody>
        <w:p w:rsidR="00383AAB" w:rsidRDefault="00084C3A">
          <w:pPr>
            <w:pStyle w:val="93F08529997249A0AEA3FDAB40AE5E03"/>
          </w:pPr>
          <w:r w:rsidRPr="00B8675A">
            <w:rPr>
              <w:rStyle w:val="a3"/>
            </w:rPr>
            <w:t>Выберите элемент.</w:t>
          </w:r>
        </w:p>
      </w:docPartBody>
    </w:docPart>
    <w:docPart>
      <w:docPartPr>
        <w:name w:val="57975BA892F24D2C9515E863D88565CF"/>
        <w:category>
          <w:name w:val="Общие"/>
          <w:gallery w:val="placeholder"/>
        </w:category>
        <w:types>
          <w:type w:val="bbPlcHdr"/>
        </w:types>
        <w:behaviors>
          <w:behavior w:val="content"/>
        </w:behaviors>
        <w:guid w:val="{281873DF-58EA-4F3A-813B-53C43A965FA7}"/>
      </w:docPartPr>
      <w:docPartBody>
        <w:p w:rsidR="00383AAB" w:rsidRDefault="00084C3A">
          <w:pPr>
            <w:pStyle w:val="57975BA892F24D2C9515E863D88565CF"/>
          </w:pPr>
          <w:r w:rsidRPr="00853F0C">
            <w:rPr>
              <w:rStyle w:val="a3"/>
            </w:rPr>
            <w:t>Место для ввода текста.</w:t>
          </w:r>
        </w:p>
      </w:docPartBody>
    </w:docPart>
    <w:docPart>
      <w:docPartPr>
        <w:name w:val="858934837EDA4CC2ACA5D14214E4DDA0"/>
        <w:category>
          <w:name w:val="Общие"/>
          <w:gallery w:val="placeholder"/>
        </w:category>
        <w:types>
          <w:type w:val="bbPlcHdr"/>
        </w:types>
        <w:behaviors>
          <w:behavior w:val="content"/>
        </w:behaviors>
        <w:guid w:val="{0225E72C-BAEE-420E-AAD9-361C96FB45BF}"/>
      </w:docPartPr>
      <w:docPartBody>
        <w:p w:rsidR="00383AAB" w:rsidRDefault="00084C3A">
          <w:pPr>
            <w:pStyle w:val="858934837EDA4CC2ACA5D14214E4DDA0"/>
          </w:pPr>
          <w:r w:rsidRPr="00853F0C">
            <w:rPr>
              <w:rStyle w:val="a3"/>
            </w:rPr>
            <w:t>Место для ввода текста.</w:t>
          </w:r>
        </w:p>
      </w:docPartBody>
    </w:docPart>
    <w:docPart>
      <w:docPartPr>
        <w:name w:val="8F1A9004E41140558FB8FCEBEE834A85"/>
        <w:category>
          <w:name w:val="Общие"/>
          <w:gallery w:val="placeholder"/>
        </w:category>
        <w:types>
          <w:type w:val="bbPlcHdr"/>
        </w:types>
        <w:behaviors>
          <w:behavior w:val="content"/>
        </w:behaviors>
        <w:guid w:val="{B8B8FDE6-84B0-447C-A11D-7193CB46E1EF}"/>
      </w:docPartPr>
      <w:docPartBody>
        <w:p w:rsidR="00383AAB" w:rsidRDefault="00084C3A">
          <w:pPr>
            <w:pStyle w:val="8F1A9004E41140558FB8FCEBEE834A85"/>
          </w:pPr>
          <w:r w:rsidRPr="00853F0C">
            <w:rPr>
              <w:rStyle w:val="a3"/>
            </w:rPr>
            <w:t>Место для ввода текста.</w:t>
          </w:r>
        </w:p>
      </w:docPartBody>
    </w:docPart>
    <w:docPart>
      <w:docPartPr>
        <w:name w:val="AEB97CC797814FEC8253EF726E065B66"/>
        <w:category>
          <w:name w:val="Общие"/>
          <w:gallery w:val="placeholder"/>
        </w:category>
        <w:types>
          <w:type w:val="bbPlcHdr"/>
        </w:types>
        <w:behaviors>
          <w:behavior w:val="content"/>
        </w:behaviors>
        <w:guid w:val="{0CBF259E-579C-4B32-BEA1-179D74E72A12}"/>
      </w:docPartPr>
      <w:docPartBody>
        <w:p w:rsidR="00383AAB" w:rsidRDefault="00084C3A">
          <w:pPr>
            <w:pStyle w:val="AEB97CC797814FEC8253EF726E065B66"/>
          </w:pPr>
          <w:r w:rsidRPr="00BC1543">
            <w:rPr>
              <w:rStyle w:val="a3"/>
            </w:rPr>
            <w:t>Выберите элемент.</w:t>
          </w:r>
        </w:p>
      </w:docPartBody>
    </w:docPart>
    <w:docPart>
      <w:docPartPr>
        <w:name w:val="9A70EDD43DE64CE0A5A3949828371AF8"/>
        <w:category>
          <w:name w:val="Общие"/>
          <w:gallery w:val="placeholder"/>
        </w:category>
        <w:types>
          <w:type w:val="bbPlcHdr"/>
        </w:types>
        <w:behaviors>
          <w:behavior w:val="content"/>
        </w:behaviors>
        <w:guid w:val="{7B943CD7-6C92-4EA3-9B46-80FAB2B14E8A}"/>
      </w:docPartPr>
      <w:docPartBody>
        <w:p w:rsidR="00383AAB" w:rsidRDefault="00084C3A">
          <w:pPr>
            <w:pStyle w:val="9A70EDD43DE64CE0A5A3949828371AF8"/>
          </w:pPr>
          <w:r w:rsidRPr="00853F0C">
            <w:rPr>
              <w:rStyle w:val="a3"/>
            </w:rPr>
            <w:t>Место для ввода текста.</w:t>
          </w:r>
        </w:p>
      </w:docPartBody>
    </w:docPart>
    <w:docPart>
      <w:docPartPr>
        <w:name w:val="F432985E16314ED6A48FFC666DB94534"/>
        <w:category>
          <w:name w:val="Общие"/>
          <w:gallery w:val="placeholder"/>
        </w:category>
        <w:types>
          <w:type w:val="bbPlcHdr"/>
        </w:types>
        <w:behaviors>
          <w:behavior w:val="content"/>
        </w:behaviors>
        <w:guid w:val="{7084EFB3-417C-4C94-BFB9-A4FE01557574}"/>
      </w:docPartPr>
      <w:docPartBody>
        <w:p w:rsidR="00383AAB" w:rsidRDefault="00084C3A">
          <w:pPr>
            <w:pStyle w:val="F432985E16314ED6A48FFC666DB94534"/>
          </w:pPr>
          <w:r w:rsidRPr="00853F0C">
            <w:rPr>
              <w:rStyle w:val="a3"/>
            </w:rPr>
            <w:t>Место для ввода текста.</w:t>
          </w:r>
        </w:p>
      </w:docPartBody>
    </w:docPart>
    <w:docPart>
      <w:docPartPr>
        <w:name w:val="0B32562955BB46C68FF8B009CA33DD89"/>
        <w:category>
          <w:name w:val="Общие"/>
          <w:gallery w:val="placeholder"/>
        </w:category>
        <w:types>
          <w:type w:val="bbPlcHdr"/>
        </w:types>
        <w:behaviors>
          <w:behavior w:val="content"/>
        </w:behaviors>
        <w:guid w:val="{FC12959F-1CB5-49F6-B8D0-8F66BA6D2DD0}"/>
      </w:docPartPr>
      <w:docPartBody>
        <w:p w:rsidR="00383AAB" w:rsidRDefault="00084C3A">
          <w:pPr>
            <w:pStyle w:val="0B32562955BB46C68FF8B009CA33DD89"/>
          </w:pPr>
          <w:r w:rsidRPr="00853F0C">
            <w:rPr>
              <w:rStyle w:val="a3"/>
            </w:rPr>
            <w:t>Место для ввода текста.</w:t>
          </w:r>
        </w:p>
      </w:docPartBody>
    </w:docPart>
    <w:docPart>
      <w:docPartPr>
        <w:name w:val="8AE2FA2C63F940D190824F6DB6D9ABAE"/>
        <w:category>
          <w:name w:val="Общие"/>
          <w:gallery w:val="placeholder"/>
        </w:category>
        <w:types>
          <w:type w:val="bbPlcHdr"/>
        </w:types>
        <w:behaviors>
          <w:behavior w:val="content"/>
        </w:behaviors>
        <w:guid w:val="{389B415B-C403-4292-B50A-8880D56D94B6}"/>
      </w:docPartPr>
      <w:docPartBody>
        <w:p w:rsidR="00383AAB" w:rsidRDefault="00084C3A">
          <w:pPr>
            <w:pStyle w:val="8AE2FA2C63F940D190824F6DB6D9ABAE"/>
          </w:pPr>
          <w:r w:rsidRPr="00853F0C">
            <w:rPr>
              <w:rStyle w:val="a3"/>
            </w:rPr>
            <w:t>Место для ввода текста.</w:t>
          </w:r>
        </w:p>
      </w:docPartBody>
    </w:docPart>
    <w:docPart>
      <w:docPartPr>
        <w:name w:val="4B2E5B5C9E1A4DE485787170FCE9C7AB"/>
        <w:category>
          <w:name w:val="Общие"/>
          <w:gallery w:val="placeholder"/>
        </w:category>
        <w:types>
          <w:type w:val="bbPlcHdr"/>
        </w:types>
        <w:behaviors>
          <w:behavior w:val="content"/>
        </w:behaviors>
        <w:guid w:val="{D81A13F2-23E0-42DC-AC57-9D02AC19DDEB}"/>
      </w:docPartPr>
      <w:docPartBody>
        <w:p w:rsidR="00383AAB" w:rsidRDefault="00084C3A">
          <w:pPr>
            <w:pStyle w:val="4B2E5B5C9E1A4DE485787170FCE9C7AB"/>
          </w:pPr>
          <w:r w:rsidRPr="00853F0C">
            <w:rPr>
              <w:rStyle w:val="a3"/>
            </w:rPr>
            <w:t>Место для ввода текста.</w:t>
          </w:r>
        </w:p>
      </w:docPartBody>
    </w:docPart>
    <w:docPart>
      <w:docPartPr>
        <w:name w:val="1F5CB2F54FA24C8B8E361EAF1275C0E5"/>
        <w:category>
          <w:name w:val="Общие"/>
          <w:gallery w:val="placeholder"/>
        </w:category>
        <w:types>
          <w:type w:val="bbPlcHdr"/>
        </w:types>
        <w:behaviors>
          <w:behavior w:val="content"/>
        </w:behaviors>
        <w:guid w:val="{91096333-6147-4237-A4D6-345B07551568}"/>
      </w:docPartPr>
      <w:docPartBody>
        <w:p w:rsidR="00383AAB" w:rsidRDefault="00084C3A">
          <w:pPr>
            <w:pStyle w:val="1F5CB2F54FA24C8B8E361EAF1275C0E5"/>
          </w:pPr>
          <w:r w:rsidRPr="00853F0C">
            <w:rPr>
              <w:rStyle w:val="a3"/>
            </w:rPr>
            <w:t>Место для ввода текста.</w:t>
          </w:r>
        </w:p>
      </w:docPartBody>
    </w:docPart>
    <w:docPart>
      <w:docPartPr>
        <w:name w:val="11CC4979353C424CA4A4D7E253232EE6"/>
        <w:category>
          <w:name w:val="Общие"/>
          <w:gallery w:val="placeholder"/>
        </w:category>
        <w:types>
          <w:type w:val="bbPlcHdr"/>
        </w:types>
        <w:behaviors>
          <w:behavior w:val="content"/>
        </w:behaviors>
        <w:guid w:val="{9A521740-640D-4478-B7F9-A71519D2F1FA}"/>
      </w:docPartPr>
      <w:docPartBody>
        <w:p w:rsidR="00383AAB" w:rsidRDefault="00084C3A">
          <w:pPr>
            <w:pStyle w:val="11CC4979353C424CA4A4D7E253232EE6"/>
          </w:pPr>
          <w:r w:rsidRPr="00853F0C">
            <w:rPr>
              <w:rStyle w:val="a3"/>
            </w:rPr>
            <w:t>Место для ввода текста.</w:t>
          </w:r>
        </w:p>
      </w:docPartBody>
    </w:docPart>
    <w:docPart>
      <w:docPartPr>
        <w:name w:val="E76FE4078ED94B0695243C80D3AEFDDC"/>
        <w:category>
          <w:name w:val="Общие"/>
          <w:gallery w:val="placeholder"/>
        </w:category>
        <w:types>
          <w:type w:val="bbPlcHdr"/>
        </w:types>
        <w:behaviors>
          <w:behavior w:val="content"/>
        </w:behaviors>
        <w:guid w:val="{6538C943-606C-49DF-84FE-1C62A20A393F}"/>
      </w:docPartPr>
      <w:docPartBody>
        <w:p w:rsidR="00383AAB" w:rsidRDefault="00084C3A">
          <w:pPr>
            <w:pStyle w:val="E76FE4078ED94B0695243C80D3AEFDDC"/>
          </w:pPr>
          <w:r w:rsidRPr="00853F0C">
            <w:rPr>
              <w:rStyle w:val="a3"/>
            </w:rPr>
            <w:t>Место для ввода текста.</w:t>
          </w:r>
        </w:p>
      </w:docPartBody>
    </w:docPart>
    <w:docPart>
      <w:docPartPr>
        <w:name w:val="40B5965054454E3CBFFF79FDD3DEC677"/>
        <w:category>
          <w:name w:val="Общие"/>
          <w:gallery w:val="placeholder"/>
        </w:category>
        <w:types>
          <w:type w:val="bbPlcHdr"/>
        </w:types>
        <w:behaviors>
          <w:behavior w:val="content"/>
        </w:behaviors>
        <w:guid w:val="{24390E54-8AE8-4AC8-B274-DA01049DC014}"/>
      </w:docPartPr>
      <w:docPartBody>
        <w:p w:rsidR="00383AAB" w:rsidRDefault="00084C3A">
          <w:pPr>
            <w:pStyle w:val="40B5965054454E3CBFFF79FDD3DEC677"/>
          </w:pPr>
          <w:r w:rsidRPr="00853F0C">
            <w:rPr>
              <w:rStyle w:val="a3"/>
            </w:rPr>
            <w:t>Место для ввода текста.</w:t>
          </w:r>
        </w:p>
      </w:docPartBody>
    </w:docPart>
    <w:docPart>
      <w:docPartPr>
        <w:name w:val="CC9AC448B5FA4F68A9263598EA4273EE"/>
        <w:category>
          <w:name w:val="Общие"/>
          <w:gallery w:val="placeholder"/>
        </w:category>
        <w:types>
          <w:type w:val="bbPlcHdr"/>
        </w:types>
        <w:behaviors>
          <w:behavior w:val="content"/>
        </w:behaviors>
        <w:guid w:val="{9DCF734B-42A7-4E6D-9B15-AE9C0CDB1D6A}"/>
      </w:docPartPr>
      <w:docPartBody>
        <w:p w:rsidR="00383AAB" w:rsidRDefault="00084C3A">
          <w:pPr>
            <w:pStyle w:val="CC9AC448B5FA4F68A9263598EA4273EE"/>
          </w:pPr>
          <w:r w:rsidRPr="00853F0C">
            <w:rPr>
              <w:rStyle w:val="a3"/>
            </w:rPr>
            <w:t>Место для ввода текста.</w:t>
          </w:r>
        </w:p>
      </w:docPartBody>
    </w:docPart>
    <w:docPart>
      <w:docPartPr>
        <w:name w:val="298E89FFEE384181BA2DD2FB0450FD9B"/>
        <w:category>
          <w:name w:val="Общие"/>
          <w:gallery w:val="placeholder"/>
        </w:category>
        <w:types>
          <w:type w:val="bbPlcHdr"/>
        </w:types>
        <w:behaviors>
          <w:behavior w:val="content"/>
        </w:behaviors>
        <w:guid w:val="{9197ACA2-AD85-4F90-9D54-CCC664B55129}"/>
      </w:docPartPr>
      <w:docPartBody>
        <w:p w:rsidR="00383AAB" w:rsidRDefault="00084C3A">
          <w:pPr>
            <w:pStyle w:val="298E89FFEE384181BA2DD2FB0450FD9B"/>
          </w:pPr>
          <w:r w:rsidRPr="007027F2">
            <w:rPr>
              <w:rStyle w:val="a3"/>
            </w:rPr>
            <w:t>Выберите стандартный блок.</w:t>
          </w:r>
        </w:p>
      </w:docPartBody>
    </w:docPart>
    <w:docPart>
      <w:docPartPr>
        <w:name w:val="7A27F228AF0D470A835C7D4FDFEC4981"/>
        <w:category>
          <w:name w:val="Общие"/>
          <w:gallery w:val="placeholder"/>
        </w:category>
        <w:types>
          <w:type w:val="bbPlcHdr"/>
        </w:types>
        <w:behaviors>
          <w:behavior w:val="content"/>
        </w:behaviors>
        <w:guid w:val="{32D28B56-287E-46B1-B9E5-79E93E24AE64}"/>
      </w:docPartPr>
      <w:docPartBody>
        <w:p w:rsidR="00383AAB" w:rsidRDefault="00084C3A">
          <w:pPr>
            <w:pStyle w:val="7A27F228AF0D470A835C7D4FDFEC4981"/>
          </w:pPr>
          <w:r w:rsidRPr="00853F0C">
            <w:rPr>
              <w:rStyle w:val="a3"/>
            </w:rPr>
            <w:t>Место для ввода текста.</w:t>
          </w:r>
        </w:p>
      </w:docPartBody>
    </w:docPart>
    <w:docPart>
      <w:docPartPr>
        <w:name w:val="0B6FB77B5E684FECBF906E2A21D1BAF2"/>
        <w:category>
          <w:name w:val="Общие"/>
          <w:gallery w:val="placeholder"/>
        </w:category>
        <w:types>
          <w:type w:val="bbPlcHdr"/>
        </w:types>
        <w:behaviors>
          <w:behavior w:val="content"/>
        </w:behaviors>
        <w:guid w:val="{54DF26A5-F471-48B6-B8FE-CDF5CAEC11DA}"/>
      </w:docPartPr>
      <w:docPartBody>
        <w:p w:rsidR="00383AAB" w:rsidRDefault="00084C3A">
          <w:pPr>
            <w:pStyle w:val="0B6FB77B5E684FECBF906E2A21D1BAF2"/>
          </w:pPr>
          <w:r w:rsidRPr="00E6512F">
            <w:rPr>
              <w:rStyle w:val="a3"/>
            </w:rPr>
            <w:t>Место для ввода даты.</w:t>
          </w:r>
        </w:p>
      </w:docPartBody>
    </w:docPart>
    <w:docPart>
      <w:docPartPr>
        <w:name w:val="932061A8BE1840919652F70315E53D28"/>
        <w:category>
          <w:name w:val="Общие"/>
          <w:gallery w:val="placeholder"/>
        </w:category>
        <w:types>
          <w:type w:val="bbPlcHdr"/>
        </w:types>
        <w:behaviors>
          <w:behavior w:val="content"/>
        </w:behaviors>
        <w:guid w:val="{E18DCCFC-6473-4519-9834-80E71D094143}"/>
      </w:docPartPr>
      <w:docPartBody>
        <w:p w:rsidR="00383AAB" w:rsidRDefault="00084C3A">
          <w:pPr>
            <w:pStyle w:val="932061A8BE1840919652F70315E53D28"/>
          </w:pPr>
          <w:r w:rsidRPr="00853F0C">
            <w:rPr>
              <w:rStyle w:val="a3"/>
            </w:rPr>
            <w:t>Место для ввода текста.</w:t>
          </w:r>
        </w:p>
      </w:docPartBody>
    </w:docPart>
    <w:docPart>
      <w:docPartPr>
        <w:name w:val="9109131B94864E19946AFF90D776CCCC"/>
        <w:category>
          <w:name w:val="Общие"/>
          <w:gallery w:val="placeholder"/>
        </w:category>
        <w:types>
          <w:type w:val="bbPlcHdr"/>
        </w:types>
        <w:behaviors>
          <w:behavior w:val="content"/>
        </w:behaviors>
        <w:guid w:val="{2FA0C475-A132-464B-A32B-15BFEC850FB1}"/>
      </w:docPartPr>
      <w:docPartBody>
        <w:p w:rsidR="00383AAB" w:rsidRDefault="00084C3A">
          <w:pPr>
            <w:pStyle w:val="9109131B94864E19946AFF90D776CCCC"/>
          </w:pPr>
          <w:r w:rsidRPr="00853F0C">
            <w:rPr>
              <w:rStyle w:val="a3"/>
            </w:rPr>
            <w:t>Место для ввода текста.</w:t>
          </w:r>
        </w:p>
      </w:docPartBody>
    </w:docPart>
    <w:docPart>
      <w:docPartPr>
        <w:name w:val="38DE54D9B2164CE1A363F199EE438457"/>
        <w:category>
          <w:name w:val="Общие"/>
          <w:gallery w:val="placeholder"/>
        </w:category>
        <w:types>
          <w:type w:val="bbPlcHdr"/>
        </w:types>
        <w:behaviors>
          <w:behavior w:val="content"/>
        </w:behaviors>
        <w:guid w:val="{FB240011-7FB5-4F59-9E6A-18DFF2C74A2F}"/>
      </w:docPartPr>
      <w:docPartBody>
        <w:p w:rsidR="00383AAB" w:rsidRDefault="00084C3A">
          <w:pPr>
            <w:pStyle w:val="38DE54D9B2164CE1A363F199EE438457"/>
          </w:pPr>
          <w:r w:rsidRPr="00BC1543">
            <w:rPr>
              <w:rStyle w:val="a3"/>
            </w:rPr>
            <w:t>Выберите элемент.</w:t>
          </w:r>
        </w:p>
      </w:docPartBody>
    </w:docPart>
    <w:docPart>
      <w:docPartPr>
        <w:name w:val="703BE3C96D0F4B4AAEC190C73939856C"/>
        <w:category>
          <w:name w:val="Общие"/>
          <w:gallery w:val="placeholder"/>
        </w:category>
        <w:types>
          <w:type w:val="bbPlcHdr"/>
        </w:types>
        <w:behaviors>
          <w:behavior w:val="content"/>
        </w:behaviors>
        <w:guid w:val="{B854F645-6C8E-43D2-B465-487B4C4BB30C}"/>
      </w:docPartPr>
      <w:docPartBody>
        <w:p w:rsidR="00383AAB" w:rsidRDefault="00084C3A">
          <w:pPr>
            <w:pStyle w:val="703BE3C96D0F4B4AAEC190C73939856C"/>
          </w:pPr>
          <w:r w:rsidRPr="00853F0C">
            <w:rPr>
              <w:rStyle w:val="a3"/>
            </w:rPr>
            <w:t>Место для ввода текста.</w:t>
          </w:r>
        </w:p>
      </w:docPartBody>
    </w:docPart>
    <w:docPart>
      <w:docPartPr>
        <w:name w:val="FC3073E31A494AC2A6B7EDB1A678E1DD"/>
        <w:category>
          <w:name w:val="Общие"/>
          <w:gallery w:val="placeholder"/>
        </w:category>
        <w:types>
          <w:type w:val="bbPlcHdr"/>
        </w:types>
        <w:behaviors>
          <w:behavior w:val="content"/>
        </w:behaviors>
        <w:guid w:val="{33809D73-183D-4F6F-B5DF-67E243327C2E}"/>
      </w:docPartPr>
      <w:docPartBody>
        <w:p w:rsidR="00383AAB" w:rsidRDefault="00084C3A">
          <w:pPr>
            <w:pStyle w:val="FC3073E31A494AC2A6B7EDB1A678E1DD"/>
          </w:pPr>
          <w:r w:rsidRPr="00853F0C">
            <w:rPr>
              <w:rStyle w:val="a3"/>
            </w:rPr>
            <w:t>Место для ввода текста.</w:t>
          </w:r>
        </w:p>
      </w:docPartBody>
    </w:docPart>
    <w:docPart>
      <w:docPartPr>
        <w:name w:val="56AB41B0B07A44C3BED57428EB4DA54A"/>
        <w:category>
          <w:name w:val="Общие"/>
          <w:gallery w:val="placeholder"/>
        </w:category>
        <w:types>
          <w:type w:val="bbPlcHdr"/>
        </w:types>
        <w:behaviors>
          <w:behavior w:val="content"/>
        </w:behaviors>
        <w:guid w:val="{420294E2-5424-4A04-B1CD-17B0AE9D83FC}"/>
      </w:docPartPr>
      <w:docPartBody>
        <w:p w:rsidR="00383AAB" w:rsidRDefault="00084C3A">
          <w:pPr>
            <w:pStyle w:val="56AB41B0B07A44C3BED57428EB4DA54A"/>
          </w:pPr>
          <w:r w:rsidRPr="00BC1543">
            <w:rPr>
              <w:rStyle w:val="a3"/>
            </w:rPr>
            <w:t>Выберите элемент.</w:t>
          </w:r>
        </w:p>
      </w:docPartBody>
    </w:docPart>
    <w:docPart>
      <w:docPartPr>
        <w:name w:val="D19EEAD692A64E818D168B4C5430E35D"/>
        <w:category>
          <w:name w:val="Общие"/>
          <w:gallery w:val="placeholder"/>
        </w:category>
        <w:types>
          <w:type w:val="bbPlcHdr"/>
        </w:types>
        <w:behaviors>
          <w:behavior w:val="content"/>
        </w:behaviors>
        <w:guid w:val="{E9805F42-ACAB-401F-A843-9E065564DF8F}"/>
      </w:docPartPr>
      <w:docPartBody>
        <w:p w:rsidR="00383AAB" w:rsidRDefault="00084C3A">
          <w:pPr>
            <w:pStyle w:val="D19EEAD692A64E818D168B4C5430E35D"/>
          </w:pPr>
          <w:r>
            <w:rPr>
              <w:rStyle w:val="a3"/>
            </w:rPr>
            <w:t>Место для ввода текста.</w:t>
          </w:r>
        </w:p>
      </w:docPartBody>
    </w:docPart>
    <w:docPart>
      <w:docPartPr>
        <w:name w:val="95734CFAC09749CAB48762B01032B922"/>
        <w:category>
          <w:name w:val="Общие"/>
          <w:gallery w:val="placeholder"/>
        </w:category>
        <w:types>
          <w:type w:val="bbPlcHdr"/>
        </w:types>
        <w:behaviors>
          <w:behavior w:val="content"/>
        </w:behaviors>
        <w:guid w:val="{9BD281F7-4F0E-428D-9D03-7DAC8B66FDEF}"/>
      </w:docPartPr>
      <w:docPartBody>
        <w:p w:rsidR="00383AAB" w:rsidRDefault="00084C3A">
          <w:pPr>
            <w:pStyle w:val="95734CFAC09749CAB48762B01032B922"/>
          </w:pPr>
          <w:r>
            <w:rPr>
              <w:rStyle w:val="a3"/>
            </w:rPr>
            <w:t>Место для ввода текста.</w:t>
          </w:r>
        </w:p>
      </w:docPartBody>
    </w:docPart>
    <w:docPart>
      <w:docPartPr>
        <w:name w:val="49782496097A4126AA0F0DA46BE94835"/>
        <w:category>
          <w:name w:val="Общие"/>
          <w:gallery w:val="placeholder"/>
        </w:category>
        <w:types>
          <w:type w:val="bbPlcHdr"/>
        </w:types>
        <w:behaviors>
          <w:behavior w:val="content"/>
        </w:behaviors>
        <w:guid w:val="{44BBFD0D-FBD7-4A45-AEAC-33A79720A4FF}"/>
      </w:docPartPr>
      <w:docPartBody>
        <w:p w:rsidR="00383AAB" w:rsidRDefault="00084C3A">
          <w:pPr>
            <w:pStyle w:val="49782496097A4126AA0F0DA46BE94835"/>
          </w:pPr>
          <w:r w:rsidRPr="00BC1543">
            <w:rPr>
              <w:rStyle w:val="a3"/>
            </w:rPr>
            <w:t>Выберите элемент.</w:t>
          </w:r>
        </w:p>
      </w:docPartBody>
    </w:docPart>
    <w:docPart>
      <w:docPartPr>
        <w:name w:val="14B17507ED7A42F7BDA03CB33FFD6A39"/>
        <w:category>
          <w:name w:val="Общие"/>
          <w:gallery w:val="placeholder"/>
        </w:category>
        <w:types>
          <w:type w:val="bbPlcHdr"/>
        </w:types>
        <w:behaviors>
          <w:behavior w:val="content"/>
        </w:behaviors>
        <w:guid w:val="{DCEA00A5-4600-45CE-A7DB-A3C796B87449}"/>
      </w:docPartPr>
      <w:docPartBody>
        <w:p w:rsidR="00383AAB" w:rsidRDefault="00084C3A">
          <w:pPr>
            <w:pStyle w:val="14B17507ED7A42F7BDA03CB33FFD6A39"/>
          </w:pPr>
          <w:r w:rsidRPr="00E6512F">
            <w:rPr>
              <w:rStyle w:val="a3"/>
            </w:rPr>
            <w:t>Место для ввода даты.</w:t>
          </w:r>
        </w:p>
      </w:docPartBody>
    </w:docPart>
    <w:docPart>
      <w:docPartPr>
        <w:name w:val="5B16A34F9A564B02BD86C24C53D6569C"/>
        <w:category>
          <w:name w:val="Общие"/>
          <w:gallery w:val="placeholder"/>
        </w:category>
        <w:types>
          <w:type w:val="bbPlcHdr"/>
        </w:types>
        <w:behaviors>
          <w:behavior w:val="content"/>
        </w:behaviors>
        <w:guid w:val="{24FF390A-C416-456C-B82D-BC6C1CBBCFC2}"/>
      </w:docPartPr>
      <w:docPartBody>
        <w:p w:rsidR="00383AAB" w:rsidRDefault="00084C3A">
          <w:pPr>
            <w:pStyle w:val="5B16A34F9A564B02BD86C24C53D6569C"/>
          </w:pPr>
          <w:r w:rsidRPr="00E6512F">
            <w:rPr>
              <w:rStyle w:val="a3"/>
            </w:rPr>
            <w:t>Место для ввода даты.</w:t>
          </w:r>
        </w:p>
      </w:docPartBody>
    </w:docPart>
    <w:docPart>
      <w:docPartPr>
        <w:name w:val="B26B37F759A14A738DB0237CF4A7BA7B"/>
        <w:category>
          <w:name w:val="Общие"/>
          <w:gallery w:val="placeholder"/>
        </w:category>
        <w:types>
          <w:type w:val="bbPlcHdr"/>
        </w:types>
        <w:behaviors>
          <w:behavior w:val="content"/>
        </w:behaviors>
        <w:guid w:val="{CED453BA-4347-4834-BF22-B19747445F14}"/>
      </w:docPartPr>
      <w:docPartBody>
        <w:p w:rsidR="00383AAB" w:rsidRDefault="00084C3A">
          <w:pPr>
            <w:pStyle w:val="B26B37F759A14A738DB0237CF4A7BA7B"/>
          </w:pPr>
          <w:r w:rsidRPr="00E6512F">
            <w:rPr>
              <w:rStyle w:val="a3"/>
            </w:rPr>
            <w:t>Место для ввода даты.</w:t>
          </w:r>
        </w:p>
      </w:docPartBody>
    </w:docPart>
    <w:docPart>
      <w:docPartPr>
        <w:name w:val="37F67B2838A54A72B13EE428EC05A6B1"/>
        <w:category>
          <w:name w:val="Общие"/>
          <w:gallery w:val="placeholder"/>
        </w:category>
        <w:types>
          <w:type w:val="bbPlcHdr"/>
        </w:types>
        <w:behaviors>
          <w:behavior w:val="content"/>
        </w:behaviors>
        <w:guid w:val="{9B670584-7EA0-4717-8526-FC58189E8FE1}"/>
      </w:docPartPr>
      <w:docPartBody>
        <w:p w:rsidR="00383AAB" w:rsidRDefault="00084C3A">
          <w:pPr>
            <w:pStyle w:val="37F67B2838A54A72B13EE428EC05A6B1"/>
          </w:pPr>
          <w:r w:rsidRPr="00E6512F">
            <w:rPr>
              <w:rStyle w:val="a3"/>
            </w:rPr>
            <w:t>Место для ввода даты.</w:t>
          </w:r>
        </w:p>
      </w:docPartBody>
    </w:docPart>
    <w:docPart>
      <w:docPartPr>
        <w:name w:val="4C514DF348EE425FAE966477FC7000F7"/>
        <w:category>
          <w:name w:val="Общие"/>
          <w:gallery w:val="placeholder"/>
        </w:category>
        <w:types>
          <w:type w:val="bbPlcHdr"/>
        </w:types>
        <w:behaviors>
          <w:behavior w:val="content"/>
        </w:behaviors>
        <w:guid w:val="{1CB6295F-C660-4E1B-BBB4-AA500EB64EDC}"/>
      </w:docPartPr>
      <w:docPartBody>
        <w:p w:rsidR="00383AAB" w:rsidRDefault="00084C3A">
          <w:pPr>
            <w:pStyle w:val="4C514DF348EE425FAE966477FC7000F7"/>
          </w:pPr>
          <w:r w:rsidRPr="00E6512F">
            <w:rPr>
              <w:rStyle w:val="a3"/>
            </w:rPr>
            <w:t>Место для ввода даты.</w:t>
          </w:r>
        </w:p>
      </w:docPartBody>
    </w:docPart>
    <w:docPart>
      <w:docPartPr>
        <w:name w:val="37AD041BB95F4949B6684383CCFF7E3F"/>
        <w:category>
          <w:name w:val="Общие"/>
          <w:gallery w:val="placeholder"/>
        </w:category>
        <w:types>
          <w:type w:val="bbPlcHdr"/>
        </w:types>
        <w:behaviors>
          <w:behavior w:val="content"/>
        </w:behaviors>
        <w:guid w:val="{019A88EB-4437-41E4-87BB-28B23B9866B8}"/>
      </w:docPartPr>
      <w:docPartBody>
        <w:p w:rsidR="00383AAB" w:rsidRDefault="00084C3A">
          <w:pPr>
            <w:pStyle w:val="37AD041BB95F4949B6684383CCFF7E3F"/>
          </w:pPr>
          <w:r w:rsidRPr="00E6512F">
            <w:rPr>
              <w:rStyle w:val="a3"/>
            </w:rPr>
            <w:t>Место для ввода даты.</w:t>
          </w:r>
        </w:p>
      </w:docPartBody>
    </w:docPart>
    <w:docPart>
      <w:docPartPr>
        <w:name w:val="BB1250AA85E944DE8ED8EAE69555BE17"/>
        <w:category>
          <w:name w:val="Общие"/>
          <w:gallery w:val="placeholder"/>
        </w:category>
        <w:types>
          <w:type w:val="bbPlcHdr"/>
        </w:types>
        <w:behaviors>
          <w:behavior w:val="content"/>
        </w:behaviors>
        <w:guid w:val="{77EF8654-4488-495D-B183-7DF7E089BABC}"/>
      </w:docPartPr>
      <w:docPartBody>
        <w:p w:rsidR="00383AAB" w:rsidRDefault="00084C3A">
          <w:pPr>
            <w:pStyle w:val="BB1250AA85E944DE8ED8EAE69555BE17"/>
          </w:pPr>
          <w:r w:rsidRPr="00853F0C">
            <w:rPr>
              <w:rStyle w:val="a3"/>
            </w:rPr>
            <w:t>Место для ввода текста.</w:t>
          </w:r>
        </w:p>
      </w:docPartBody>
    </w:docPart>
    <w:docPart>
      <w:docPartPr>
        <w:name w:val="4836B1622C68424FA927761DB1EA663A"/>
        <w:category>
          <w:name w:val="Общие"/>
          <w:gallery w:val="placeholder"/>
        </w:category>
        <w:types>
          <w:type w:val="bbPlcHdr"/>
        </w:types>
        <w:behaviors>
          <w:behavior w:val="content"/>
        </w:behaviors>
        <w:guid w:val="{D2F12132-6C8A-466E-97F4-27B32A242B61}"/>
      </w:docPartPr>
      <w:docPartBody>
        <w:p w:rsidR="00383AAB" w:rsidRDefault="00084C3A">
          <w:pPr>
            <w:pStyle w:val="4836B1622C68424FA927761DB1EA663A"/>
          </w:pPr>
          <w:r w:rsidRPr="00853F0C">
            <w:rPr>
              <w:rStyle w:val="a3"/>
            </w:rPr>
            <w:t>Место для ввода текста.</w:t>
          </w:r>
        </w:p>
      </w:docPartBody>
    </w:docPart>
    <w:docPart>
      <w:docPartPr>
        <w:name w:val="EDDF0D71FAE344DFB8012DC7957F1A42"/>
        <w:category>
          <w:name w:val="Общие"/>
          <w:gallery w:val="placeholder"/>
        </w:category>
        <w:types>
          <w:type w:val="bbPlcHdr"/>
        </w:types>
        <w:behaviors>
          <w:behavior w:val="content"/>
        </w:behaviors>
        <w:guid w:val="{C6895D1C-9B08-4DD4-B86B-BDCB77C2DBC1}"/>
      </w:docPartPr>
      <w:docPartBody>
        <w:p w:rsidR="00383AAB" w:rsidRDefault="00084C3A">
          <w:pPr>
            <w:pStyle w:val="EDDF0D71FAE344DFB8012DC7957F1A42"/>
          </w:pPr>
          <w:r w:rsidRPr="00B56B74">
            <w:rPr>
              <w:rStyle w:val="a3"/>
            </w:rPr>
            <w:t>Место для ввода текста.</w:t>
          </w:r>
        </w:p>
      </w:docPartBody>
    </w:docPart>
    <w:docPart>
      <w:docPartPr>
        <w:name w:val="5984723A0FDD400096DDE4F4B1FED33A"/>
        <w:category>
          <w:name w:val="Общие"/>
          <w:gallery w:val="placeholder"/>
        </w:category>
        <w:types>
          <w:type w:val="bbPlcHdr"/>
        </w:types>
        <w:behaviors>
          <w:behavior w:val="content"/>
        </w:behaviors>
        <w:guid w:val="{CCE0C538-2C47-4496-A42E-A30044CA9B60}"/>
      </w:docPartPr>
      <w:docPartBody>
        <w:p w:rsidR="00383AAB" w:rsidRDefault="00084C3A">
          <w:pPr>
            <w:pStyle w:val="5984723A0FDD400096DDE4F4B1FED33A"/>
          </w:pPr>
          <w:r w:rsidRPr="00853F0C">
            <w:rPr>
              <w:rStyle w:val="a3"/>
            </w:rPr>
            <w:t>Место для ввода текста.</w:t>
          </w:r>
        </w:p>
      </w:docPartBody>
    </w:docPart>
    <w:docPart>
      <w:docPartPr>
        <w:name w:val="0258EDF935064DC18941F5441045EE1E"/>
        <w:category>
          <w:name w:val="Общие"/>
          <w:gallery w:val="placeholder"/>
        </w:category>
        <w:types>
          <w:type w:val="bbPlcHdr"/>
        </w:types>
        <w:behaviors>
          <w:behavior w:val="content"/>
        </w:behaviors>
        <w:guid w:val="{1168A02C-0BC4-49F7-A7EA-BB6953D7ECDB}"/>
      </w:docPartPr>
      <w:docPartBody>
        <w:p w:rsidR="00383AAB" w:rsidRDefault="00084C3A">
          <w:pPr>
            <w:pStyle w:val="0258EDF935064DC18941F5441045EE1E"/>
          </w:pPr>
          <w:r w:rsidRPr="00853F0C">
            <w:rPr>
              <w:rStyle w:val="a3"/>
            </w:rPr>
            <w:t>Место для ввода текста.</w:t>
          </w:r>
        </w:p>
      </w:docPartBody>
    </w:docPart>
    <w:docPart>
      <w:docPartPr>
        <w:name w:val="990183E24DFD4A7E9877ED703AADEF01"/>
        <w:category>
          <w:name w:val="Общие"/>
          <w:gallery w:val="placeholder"/>
        </w:category>
        <w:types>
          <w:type w:val="bbPlcHdr"/>
        </w:types>
        <w:behaviors>
          <w:behavior w:val="content"/>
        </w:behaviors>
        <w:guid w:val="{5CBA2413-16DD-4C86-8E83-8BA18895A98C}"/>
      </w:docPartPr>
      <w:docPartBody>
        <w:p w:rsidR="00383AAB" w:rsidRDefault="00084C3A">
          <w:pPr>
            <w:pStyle w:val="990183E24DFD4A7E9877ED703AADEF01"/>
          </w:pPr>
          <w:r w:rsidRPr="00B8675A">
            <w:rPr>
              <w:rStyle w:val="a3"/>
            </w:rPr>
            <w:t>Выберите элемент.</w:t>
          </w:r>
        </w:p>
      </w:docPartBody>
    </w:docPart>
    <w:docPart>
      <w:docPartPr>
        <w:name w:val="4521148D2DCC4482A392EDADE70FD3B1"/>
        <w:category>
          <w:name w:val="Общие"/>
          <w:gallery w:val="placeholder"/>
        </w:category>
        <w:types>
          <w:type w:val="bbPlcHdr"/>
        </w:types>
        <w:behaviors>
          <w:behavior w:val="content"/>
        </w:behaviors>
        <w:guid w:val="{7EEA333A-FA0A-4B8A-AC9F-B12D8892A409}"/>
      </w:docPartPr>
      <w:docPartBody>
        <w:p w:rsidR="00383AAB" w:rsidRDefault="00084C3A">
          <w:pPr>
            <w:pStyle w:val="4521148D2DCC4482A392EDADE70FD3B1"/>
          </w:pPr>
          <w:r w:rsidRPr="00B8675A">
            <w:rPr>
              <w:rStyle w:val="a3"/>
            </w:rPr>
            <w:t>Выберите элемент.</w:t>
          </w:r>
        </w:p>
      </w:docPartBody>
    </w:docPart>
    <w:docPart>
      <w:docPartPr>
        <w:name w:val="99E43B938EE948D2B9716B01DF392E5E"/>
        <w:category>
          <w:name w:val="Общие"/>
          <w:gallery w:val="placeholder"/>
        </w:category>
        <w:types>
          <w:type w:val="bbPlcHdr"/>
        </w:types>
        <w:behaviors>
          <w:behavior w:val="content"/>
        </w:behaviors>
        <w:guid w:val="{0654F6EB-B81C-43E2-B851-C5C6C8390BEB}"/>
      </w:docPartPr>
      <w:docPartBody>
        <w:p w:rsidR="00383AAB" w:rsidRDefault="00084C3A">
          <w:pPr>
            <w:pStyle w:val="99E43B938EE948D2B9716B01DF392E5E"/>
          </w:pPr>
          <w:r w:rsidRPr="00853F0C">
            <w:rPr>
              <w:rStyle w:val="a3"/>
            </w:rPr>
            <w:t>Место для ввода текста.</w:t>
          </w:r>
        </w:p>
      </w:docPartBody>
    </w:docPart>
    <w:docPart>
      <w:docPartPr>
        <w:name w:val="C96344FC2D5D418689EBC47382F77963"/>
        <w:category>
          <w:name w:val="Общие"/>
          <w:gallery w:val="placeholder"/>
        </w:category>
        <w:types>
          <w:type w:val="bbPlcHdr"/>
        </w:types>
        <w:behaviors>
          <w:behavior w:val="content"/>
        </w:behaviors>
        <w:guid w:val="{96BC1A05-5BAB-466D-BB4B-EE23D27DB639}"/>
      </w:docPartPr>
      <w:docPartBody>
        <w:p w:rsidR="00383AAB" w:rsidRDefault="00084C3A">
          <w:pPr>
            <w:pStyle w:val="C96344FC2D5D418689EBC47382F77963"/>
          </w:pPr>
          <w:r w:rsidRPr="00853F0C">
            <w:rPr>
              <w:rStyle w:val="a3"/>
            </w:rPr>
            <w:t>Место для ввода текста.</w:t>
          </w:r>
        </w:p>
      </w:docPartBody>
    </w:docPart>
    <w:docPart>
      <w:docPartPr>
        <w:name w:val="5040EF9E5D9C409C87505D5DD07FB6C4"/>
        <w:category>
          <w:name w:val="Общие"/>
          <w:gallery w:val="placeholder"/>
        </w:category>
        <w:types>
          <w:type w:val="bbPlcHdr"/>
        </w:types>
        <w:behaviors>
          <w:behavior w:val="content"/>
        </w:behaviors>
        <w:guid w:val="{8FE31ED6-E753-4BD1-B94E-787FB3A1963B}"/>
      </w:docPartPr>
      <w:docPartBody>
        <w:p w:rsidR="00383AAB" w:rsidRDefault="00084C3A">
          <w:pPr>
            <w:pStyle w:val="5040EF9E5D9C409C87505D5DD07FB6C4"/>
          </w:pPr>
          <w:r w:rsidRPr="00853F0C">
            <w:rPr>
              <w:rStyle w:val="a3"/>
            </w:rPr>
            <w:t>Место для ввода текста.</w:t>
          </w:r>
        </w:p>
      </w:docPartBody>
    </w:docPart>
    <w:docPart>
      <w:docPartPr>
        <w:name w:val="CA83BEB3BABF410FAF558B58BEB6E286"/>
        <w:category>
          <w:name w:val="Общие"/>
          <w:gallery w:val="placeholder"/>
        </w:category>
        <w:types>
          <w:type w:val="bbPlcHdr"/>
        </w:types>
        <w:behaviors>
          <w:behavior w:val="content"/>
        </w:behaviors>
        <w:guid w:val="{BFF0DCB1-EC0D-47C0-A645-DFC93B8F05AE}"/>
      </w:docPartPr>
      <w:docPartBody>
        <w:p w:rsidR="00383AAB" w:rsidRDefault="00084C3A">
          <w:pPr>
            <w:pStyle w:val="CA83BEB3BABF410FAF558B58BEB6E286"/>
          </w:pPr>
          <w:r w:rsidRPr="00853F0C">
            <w:rPr>
              <w:rStyle w:val="a3"/>
            </w:rPr>
            <w:t>Место для ввода текста.</w:t>
          </w:r>
        </w:p>
      </w:docPartBody>
    </w:docPart>
    <w:docPart>
      <w:docPartPr>
        <w:name w:val="FF2C9EBED73842C5B401F76B9E7C3950"/>
        <w:category>
          <w:name w:val="Общие"/>
          <w:gallery w:val="placeholder"/>
        </w:category>
        <w:types>
          <w:type w:val="bbPlcHdr"/>
        </w:types>
        <w:behaviors>
          <w:behavior w:val="content"/>
        </w:behaviors>
        <w:guid w:val="{21532F1F-5EF3-4DA8-9B12-73AF1774CA87}"/>
      </w:docPartPr>
      <w:docPartBody>
        <w:p w:rsidR="00383AAB" w:rsidRDefault="00084C3A">
          <w:pPr>
            <w:pStyle w:val="FF2C9EBED73842C5B401F76B9E7C3950"/>
          </w:pPr>
          <w:r w:rsidRPr="00853F0C">
            <w:rPr>
              <w:rStyle w:val="a3"/>
            </w:rPr>
            <w:t>Место для ввода текста.</w:t>
          </w:r>
        </w:p>
      </w:docPartBody>
    </w:docPart>
    <w:docPart>
      <w:docPartPr>
        <w:name w:val="7430FC548DFF42C89626430EECE01733"/>
        <w:category>
          <w:name w:val="Общие"/>
          <w:gallery w:val="placeholder"/>
        </w:category>
        <w:types>
          <w:type w:val="bbPlcHdr"/>
        </w:types>
        <w:behaviors>
          <w:behavior w:val="content"/>
        </w:behaviors>
        <w:guid w:val="{5251231B-9B1A-459D-B550-3B96E5AD3D2F}"/>
      </w:docPartPr>
      <w:docPartBody>
        <w:p w:rsidR="00383AAB" w:rsidRDefault="00084C3A">
          <w:pPr>
            <w:pStyle w:val="7430FC548DFF42C89626430EECE01733"/>
          </w:pPr>
          <w:r w:rsidRPr="00853F0C">
            <w:rPr>
              <w:rStyle w:val="a3"/>
            </w:rPr>
            <w:t>Место для ввода текста.</w:t>
          </w:r>
        </w:p>
      </w:docPartBody>
    </w:docPart>
    <w:docPart>
      <w:docPartPr>
        <w:name w:val="CF153736732E4EA08237F1AA2E55749E"/>
        <w:category>
          <w:name w:val="Общие"/>
          <w:gallery w:val="placeholder"/>
        </w:category>
        <w:types>
          <w:type w:val="bbPlcHdr"/>
        </w:types>
        <w:behaviors>
          <w:behavior w:val="content"/>
        </w:behaviors>
        <w:guid w:val="{B6F11425-1F0B-4206-A0C0-3C7F8D39C371}"/>
      </w:docPartPr>
      <w:docPartBody>
        <w:p w:rsidR="00383AAB" w:rsidRDefault="00084C3A">
          <w:pPr>
            <w:pStyle w:val="CF153736732E4EA08237F1AA2E55749E"/>
          </w:pPr>
          <w:r w:rsidRPr="00853F0C">
            <w:rPr>
              <w:rStyle w:val="a3"/>
            </w:rPr>
            <w:t>Место для ввода текста.</w:t>
          </w:r>
        </w:p>
      </w:docPartBody>
    </w:docPart>
    <w:docPart>
      <w:docPartPr>
        <w:name w:val="3B0451CF42BB49D0BB5BF5A046E22A39"/>
        <w:category>
          <w:name w:val="Общие"/>
          <w:gallery w:val="placeholder"/>
        </w:category>
        <w:types>
          <w:type w:val="bbPlcHdr"/>
        </w:types>
        <w:behaviors>
          <w:behavior w:val="content"/>
        </w:behaviors>
        <w:guid w:val="{4308449B-A5B3-46C1-9480-C0B1A768E1B4}"/>
      </w:docPartPr>
      <w:docPartBody>
        <w:p w:rsidR="00383AAB" w:rsidRDefault="00084C3A">
          <w:pPr>
            <w:pStyle w:val="3B0451CF42BB49D0BB5BF5A046E22A39"/>
          </w:pPr>
          <w:r w:rsidRPr="00853F0C">
            <w:rPr>
              <w:rStyle w:val="a3"/>
            </w:rPr>
            <w:t>Место для ввода текста.</w:t>
          </w:r>
        </w:p>
      </w:docPartBody>
    </w:docPart>
    <w:docPart>
      <w:docPartPr>
        <w:name w:val="165641A6BC2249D28B93D2E1FD42DB06"/>
        <w:category>
          <w:name w:val="Общие"/>
          <w:gallery w:val="placeholder"/>
        </w:category>
        <w:types>
          <w:type w:val="bbPlcHdr"/>
        </w:types>
        <w:behaviors>
          <w:behavior w:val="content"/>
        </w:behaviors>
        <w:guid w:val="{8EF2E1DB-673B-4BDD-BFB0-A86353DEC259}"/>
      </w:docPartPr>
      <w:docPartBody>
        <w:p w:rsidR="00383AAB" w:rsidRDefault="00084C3A">
          <w:pPr>
            <w:pStyle w:val="165641A6BC2249D28B93D2E1FD42DB06"/>
          </w:pPr>
          <w:r w:rsidRPr="00853F0C">
            <w:rPr>
              <w:rStyle w:val="a3"/>
            </w:rPr>
            <w:t>Место для ввода текста.</w:t>
          </w:r>
        </w:p>
      </w:docPartBody>
    </w:docPart>
    <w:docPart>
      <w:docPartPr>
        <w:name w:val="FF31BC21873A41488A17556A5B7947BC"/>
        <w:category>
          <w:name w:val="Общие"/>
          <w:gallery w:val="placeholder"/>
        </w:category>
        <w:types>
          <w:type w:val="bbPlcHdr"/>
        </w:types>
        <w:behaviors>
          <w:behavior w:val="content"/>
        </w:behaviors>
        <w:guid w:val="{87EDD0CE-C67B-4749-BC19-C76A5A37E263}"/>
      </w:docPartPr>
      <w:docPartBody>
        <w:p w:rsidR="00383AAB" w:rsidRDefault="00084C3A">
          <w:pPr>
            <w:pStyle w:val="FF31BC21873A41488A17556A5B7947BC"/>
          </w:pPr>
          <w:r>
            <w:rPr>
              <w:color w:val="808080" w:themeColor="background1" w:themeShade="80"/>
            </w:rPr>
            <w:t>Укажите документ или вид сведений</w:t>
          </w:r>
        </w:p>
      </w:docPartBody>
    </w:docPart>
    <w:docPart>
      <w:docPartPr>
        <w:name w:val="F0968848B48744E8BA713F2A18DFE977"/>
        <w:category>
          <w:name w:val="Общие"/>
          <w:gallery w:val="placeholder"/>
        </w:category>
        <w:types>
          <w:type w:val="bbPlcHdr"/>
        </w:types>
        <w:behaviors>
          <w:behavior w:val="content"/>
        </w:behaviors>
        <w:guid w:val="{B5AB06D0-24D0-4AAA-AA0D-5537607AA00C}"/>
      </w:docPartPr>
      <w:docPartBody>
        <w:p w:rsidR="00383AAB" w:rsidRDefault="00084C3A">
          <w:pPr>
            <w:pStyle w:val="F0968848B48744E8BA713F2A18DFE977"/>
          </w:pPr>
          <w:r>
            <w:rPr>
              <w:color w:val="808080" w:themeColor="background1" w:themeShade="80"/>
            </w:rPr>
            <w:t>Укажите документ или вид сведений</w:t>
          </w:r>
        </w:p>
      </w:docPartBody>
    </w:docPart>
    <w:docPart>
      <w:docPartPr>
        <w:name w:val="30D1570EE9164D9B919D0D9900BAB3ED"/>
        <w:category>
          <w:name w:val="Общие"/>
          <w:gallery w:val="placeholder"/>
        </w:category>
        <w:types>
          <w:type w:val="bbPlcHdr"/>
        </w:types>
        <w:behaviors>
          <w:behavior w:val="content"/>
        </w:behaviors>
        <w:guid w:val="{D3D95B4E-3F23-471C-AC26-E6755AD76891}"/>
      </w:docPartPr>
      <w:docPartBody>
        <w:p w:rsidR="00383AAB" w:rsidRDefault="00084C3A">
          <w:pPr>
            <w:pStyle w:val="30D1570EE9164D9B919D0D9900BAB3ED"/>
          </w:pPr>
          <w:r w:rsidRPr="00853F0C">
            <w:rPr>
              <w:rStyle w:val="a3"/>
            </w:rPr>
            <w:t>Место для ввода текста.</w:t>
          </w:r>
        </w:p>
      </w:docPartBody>
    </w:docPart>
    <w:docPart>
      <w:docPartPr>
        <w:name w:val="6B9B661C1EE44F45BFAF21F84C7C1B80"/>
        <w:category>
          <w:name w:val="Общие"/>
          <w:gallery w:val="placeholder"/>
        </w:category>
        <w:types>
          <w:type w:val="bbPlcHdr"/>
        </w:types>
        <w:behaviors>
          <w:behavior w:val="content"/>
        </w:behaviors>
        <w:guid w:val="{8EA74E0F-BC57-4108-B8C7-CB17A355D703}"/>
      </w:docPartPr>
      <w:docPartBody>
        <w:p w:rsidR="00383AAB" w:rsidRDefault="00084C3A">
          <w:pPr>
            <w:pStyle w:val="6B9B661C1EE44F45BFAF21F84C7C1B80"/>
          </w:pPr>
          <w:r>
            <w:rPr>
              <w:color w:val="808080" w:themeColor="background1" w:themeShade="80"/>
            </w:rPr>
            <w:t>Укажите документ или вид сведений</w:t>
          </w:r>
        </w:p>
      </w:docPartBody>
    </w:docPart>
    <w:docPart>
      <w:docPartPr>
        <w:name w:val="48BECD9AEE6B42D1856ECA19D102B466"/>
        <w:category>
          <w:name w:val="Общие"/>
          <w:gallery w:val="placeholder"/>
        </w:category>
        <w:types>
          <w:type w:val="bbPlcHdr"/>
        </w:types>
        <w:behaviors>
          <w:behavior w:val="content"/>
        </w:behaviors>
        <w:guid w:val="{0972622B-51A7-4DB7-915C-4AF10D927FC0}"/>
      </w:docPartPr>
      <w:docPartBody>
        <w:p w:rsidR="00383AAB" w:rsidRDefault="00084C3A">
          <w:pPr>
            <w:pStyle w:val="48BECD9AEE6B42D1856ECA19D102B466"/>
          </w:pPr>
          <w:r w:rsidRPr="00853F0C">
            <w:rPr>
              <w:rStyle w:val="a3"/>
            </w:rPr>
            <w:t>Место для ввода текста.</w:t>
          </w:r>
        </w:p>
      </w:docPartBody>
    </w:docPart>
    <w:docPart>
      <w:docPartPr>
        <w:name w:val="D9A6A4E90E7B4ADB866547F6DEBAEA65"/>
        <w:category>
          <w:name w:val="Общие"/>
          <w:gallery w:val="placeholder"/>
        </w:category>
        <w:types>
          <w:type w:val="bbPlcHdr"/>
        </w:types>
        <w:behaviors>
          <w:behavior w:val="content"/>
        </w:behaviors>
        <w:guid w:val="{B10034CA-8478-4BB2-8213-22B6FA66D00C}"/>
      </w:docPartPr>
      <w:docPartBody>
        <w:p w:rsidR="00383AAB" w:rsidRDefault="00084C3A">
          <w:pPr>
            <w:pStyle w:val="D9A6A4E90E7B4ADB866547F6DEBAEA65"/>
          </w:pPr>
          <w:r>
            <w:rPr>
              <w:color w:val="808080" w:themeColor="background1" w:themeShade="80"/>
            </w:rPr>
            <w:t>Укажите документ или вид сведений</w:t>
          </w:r>
        </w:p>
      </w:docPartBody>
    </w:docPart>
    <w:docPart>
      <w:docPartPr>
        <w:name w:val="2CF7CC42A75845628A7882CF1A4B6AAE"/>
        <w:category>
          <w:name w:val="Общие"/>
          <w:gallery w:val="placeholder"/>
        </w:category>
        <w:types>
          <w:type w:val="bbPlcHdr"/>
        </w:types>
        <w:behaviors>
          <w:behavior w:val="content"/>
        </w:behaviors>
        <w:guid w:val="{8C5D867C-7D5B-40C8-923E-D1200D8B4611}"/>
      </w:docPartPr>
      <w:docPartBody>
        <w:p w:rsidR="00383AAB" w:rsidRDefault="00084C3A">
          <w:pPr>
            <w:pStyle w:val="2CF7CC42A75845628A7882CF1A4B6AAE"/>
          </w:pPr>
          <w:r>
            <w:rPr>
              <w:color w:val="808080" w:themeColor="background1" w:themeShade="80"/>
            </w:rPr>
            <w:t>Укажите документ или вид сведений</w:t>
          </w:r>
        </w:p>
      </w:docPartBody>
    </w:docPart>
    <w:docPart>
      <w:docPartPr>
        <w:name w:val="DE0E97C92B3F4EBD8FB0B5C30655A595"/>
        <w:category>
          <w:name w:val="Общие"/>
          <w:gallery w:val="placeholder"/>
        </w:category>
        <w:types>
          <w:type w:val="bbPlcHdr"/>
        </w:types>
        <w:behaviors>
          <w:behavior w:val="content"/>
        </w:behaviors>
        <w:guid w:val="{767F8F51-8CAC-49E1-8433-435B56D5C680}"/>
      </w:docPartPr>
      <w:docPartBody>
        <w:p w:rsidR="00383AAB" w:rsidRDefault="00084C3A">
          <w:pPr>
            <w:pStyle w:val="DE0E97C92B3F4EBD8FB0B5C30655A595"/>
          </w:pPr>
          <w:r w:rsidRPr="00853F0C">
            <w:rPr>
              <w:rStyle w:val="a3"/>
            </w:rPr>
            <w:t>Место для ввода текста.</w:t>
          </w:r>
        </w:p>
      </w:docPartBody>
    </w:docPart>
    <w:docPart>
      <w:docPartPr>
        <w:name w:val="C7CD245AD4E84D18A0F93A394D2B03B1"/>
        <w:category>
          <w:name w:val="Общие"/>
          <w:gallery w:val="placeholder"/>
        </w:category>
        <w:types>
          <w:type w:val="bbPlcHdr"/>
        </w:types>
        <w:behaviors>
          <w:behavior w:val="content"/>
        </w:behaviors>
        <w:guid w:val="{8246D38D-106D-46D0-AFAA-BEFCCB417914}"/>
      </w:docPartPr>
      <w:docPartBody>
        <w:p w:rsidR="00383AAB" w:rsidRDefault="00084C3A">
          <w:pPr>
            <w:pStyle w:val="C7CD245AD4E84D18A0F93A394D2B03B1"/>
          </w:pPr>
          <w:r w:rsidRPr="00853F0C">
            <w:rPr>
              <w:rStyle w:val="a3"/>
            </w:rPr>
            <w:t>Место для ввода текста.</w:t>
          </w:r>
        </w:p>
      </w:docPartBody>
    </w:docPart>
    <w:docPart>
      <w:docPartPr>
        <w:name w:val="4BA78D1D453D4289882EED5C4B466362"/>
        <w:category>
          <w:name w:val="Общие"/>
          <w:gallery w:val="placeholder"/>
        </w:category>
        <w:types>
          <w:type w:val="bbPlcHdr"/>
        </w:types>
        <w:behaviors>
          <w:behavior w:val="content"/>
        </w:behaviors>
        <w:guid w:val="{8241E4E7-D893-47AB-B3BF-E80361597717}"/>
      </w:docPartPr>
      <w:docPartBody>
        <w:p w:rsidR="00383AAB" w:rsidRDefault="00084C3A">
          <w:pPr>
            <w:pStyle w:val="4BA78D1D453D4289882EED5C4B466362"/>
          </w:pPr>
          <w:r w:rsidRPr="00853F0C">
            <w:rPr>
              <w:rStyle w:val="a3"/>
            </w:rPr>
            <w:t>Место для ввода текста.</w:t>
          </w:r>
        </w:p>
      </w:docPartBody>
    </w:docPart>
    <w:docPart>
      <w:docPartPr>
        <w:name w:val="4ABBFC9C84DE42A483DB5BE7E38A973E"/>
        <w:category>
          <w:name w:val="Общие"/>
          <w:gallery w:val="placeholder"/>
        </w:category>
        <w:types>
          <w:type w:val="bbPlcHdr"/>
        </w:types>
        <w:behaviors>
          <w:behavior w:val="content"/>
        </w:behaviors>
        <w:guid w:val="{03C770BA-80EC-4348-B8CD-2EE4A3DBB9B9}"/>
      </w:docPartPr>
      <w:docPartBody>
        <w:p w:rsidR="00383AAB" w:rsidRDefault="00084C3A">
          <w:pPr>
            <w:pStyle w:val="4ABBFC9C84DE42A483DB5BE7E38A973E"/>
          </w:pPr>
          <w:r w:rsidRPr="007027F2">
            <w:rPr>
              <w:rStyle w:val="a3"/>
            </w:rPr>
            <w:t>Выберите стандартный блок.</w:t>
          </w:r>
        </w:p>
      </w:docPartBody>
    </w:docPart>
    <w:docPart>
      <w:docPartPr>
        <w:name w:val="FDA6F8C1E95F403E8DEC7319D29D0ECF"/>
        <w:category>
          <w:name w:val="Общие"/>
          <w:gallery w:val="placeholder"/>
        </w:category>
        <w:types>
          <w:type w:val="bbPlcHdr"/>
        </w:types>
        <w:behaviors>
          <w:behavior w:val="content"/>
        </w:behaviors>
        <w:guid w:val="{6B09F3E7-1C12-4C3D-BD8C-9C366B5A8A9C}"/>
      </w:docPartPr>
      <w:docPartBody>
        <w:p w:rsidR="00383AAB" w:rsidRDefault="00084C3A">
          <w:pPr>
            <w:pStyle w:val="FDA6F8C1E95F403E8DEC7319D29D0ECF"/>
          </w:pPr>
          <w:r w:rsidRPr="00853F0C">
            <w:rPr>
              <w:rStyle w:val="a3"/>
            </w:rPr>
            <w:t>Место для ввода текста.</w:t>
          </w:r>
        </w:p>
      </w:docPartBody>
    </w:docPart>
    <w:docPart>
      <w:docPartPr>
        <w:name w:val="8A552BA9F39D4D8792F6B7F72B773B1C"/>
        <w:category>
          <w:name w:val="Общие"/>
          <w:gallery w:val="placeholder"/>
        </w:category>
        <w:types>
          <w:type w:val="bbPlcHdr"/>
        </w:types>
        <w:behaviors>
          <w:behavior w:val="content"/>
        </w:behaviors>
        <w:guid w:val="{1AF5601E-2A50-47DE-B0C5-2B74AE82D8A4}"/>
      </w:docPartPr>
      <w:docPartBody>
        <w:p w:rsidR="00383AAB" w:rsidRDefault="00084C3A">
          <w:pPr>
            <w:pStyle w:val="8A552BA9F39D4D8792F6B7F72B773B1C"/>
          </w:pPr>
          <w:r w:rsidRPr="00853F0C">
            <w:rPr>
              <w:rStyle w:val="a3"/>
            </w:rPr>
            <w:t>Место для ввода текста.</w:t>
          </w:r>
        </w:p>
      </w:docPartBody>
    </w:docPart>
    <w:docPart>
      <w:docPartPr>
        <w:name w:val="722E1BE5C89D4E4B947F15A81BB37E49"/>
        <w:category>
          <w:name w:val="Общие"/>
          <w:gallery w:val="placeholder"/>
        </w:category>
        <w:types>
          <w:type w:val="bbPlcHdr"/>
        </w:types>
        <w:behaviors>
          <w:behavior w:val="content"/>
        </w:behaviors>
        <w:guid w:val="{6ABD938C-EB48-4E42-9A00-F68768B24A55}"/>
      </w:docPartPr>
      <w:docPartBody>
        <w:p w:rsidR="00383AAB" w:rsidRDefault="00084C3A">
          <w:pPr>
            <w:pStyle w:val="722E1BE5C89D4E4B947F15A81BB37E49"/>
          </w:pPr>
          <w:r w:rsidRPr="00853F0C">
            <w:rPr>
              <w:rStyle w:val="a3"/>
            </w:rPr>
            <w:t>Место для ввода текста.</w:t>
          </w:r>
        </w:p>
      </w:docPartBody>
    </w:docPart>
    <w:docPart>
      <w:docPartPr>
        <w:name w:val="0358B3DD08D04037B4CA5299BC646B18"/>
        <w:category>
          <w:name w:val="Общие"/>
          <w:gallery w:val="placeholder"/>
        </w:category>
        <w:types>
          <w:type w:val="bbPlcHdr"/>
        </w:types>
        <w:behaviors>
          <w:behavior w:val="content"/>
        </w:behaviors>
        <w:guid w:val="{D8E0160D-EE78-40F7-8546-D76B17335E6D}"/>
      </w:docPartPr>
      <w:docPartBody>
        <w:p w:rsidR="00383AAB" w:rsidRDefault="00084C3A">
          <w:pPr>
            <w:pStyle w:val="0358B3DD08D04037B4CA5299BC646B18"/>
          </w:pPr>
          <w:r w:rsidRPr="007027F2">
            <w:rPr>
              <w:rStyle w:val="a3"/>
            </w:rPr>
            <w:t>Выберите стандартный блок.</w:t>
          </w:r>
        </w:p>
      </w:docPartBody>
    </w:docPart>
    <w:docPart>
      <w:docPartPr>
        <w:name w:val="C5D8B1D9ADE24861A4337F4AA5BC2C62"/>
        <w:category>
          <w:name w:val="Общие"/>
          <w:gallery w:val="placeholder"/>
        </w:category>
        <w:types>
          <w:type w:val="bbPlcHdr"/>
        </w:types>
        <w:behaviors>
          <w:behavior w:val="content"/>
        </w:behaviors>
        <w:guid w:val="{26A9F9A1-47F1-432F-838E-AFFF8ABE73DA}"/>
      </w:docPartPr>
      <w:docPartBody>
        <w:p w:rsidR="00383AAB" w:rsidRDefault="00084C3A">
          <w:pPr>
            <w:pStyle w:val="C5D8B1D9ADE24861A4337F4AA5BC2C62"/>
          </w:pPr>
          <w:r w:rsidRPr="00C961BF">
            <w:rPr>
              <w:rStyle w:val="a3"/>
            </w:rPr>
            <w:t>В</w:t>
          </w:r>
          <w:r>
            <w:rPr>
              <w:rStyle w:val="a3"/>
            </w:rPr>
            <w:t>ыберите стандартный блок</w:t>
          </w:r>
          <w:r w:rsidRPr="00C961BF">
            <w:rPr>
              <w:rStyle w:val="a3"/>
            </w:rPr>
            <w:t>.</w:t>
          </w:r>
        </w:p>
      </w:docPartBody>
    </w:docPart>
    <w:docPart>
      <w:docPartPr>
        <w:name w:val="C6FDD7BB42004A2BADE9BAAB5F4079B6"/>
        <w:category>
          <w:name w:val="Общие"/>
          <w:gallery w:val="placeholder"/>
        </w:category>
        <w:types>
          <w:type w:val="bbPlcHdr"/>
        </w:types>
        <w:behaviors>
          <w:behavior w:val="content"/>
        </w:behaviors>
        <w:guid w:val="{EA5FE53E-33A8-42AF-B54A-CA9413742E2C}"/>
      </w:docPartPr>
      <w:docPartBody>
        <w:p w:rsidR="00383AAB" w:rsidRDefault="00084C3A">
          <w:pPr>
            <w:pStyle w:val="C6FDD7BB42004A2BADE9BAAB5F4079B6"/>
          </w:pPr>
          <w:r w:rsidRPr="007027F2">
            <w:rPr>
              <w:rStyle w:val="a3"/>
            </w:rPr>
            <w:t>Выберите стандартный блок.</w:t>
          </w:r>
        </w:p>
        <w:bookmarkStart w:id="1" w:name="НПлана"/>
        <w:bookmarkStart w:id="2" w:name="НПлана"/>
        <w:bookmarkStart w:id="3" w:name="НПлана"/>
        <w:bookmarkStart w:id="4" w:name="НПлана"/>
        <w:bookmarkStart w:id="5" w:name="НПлана"/>
        <w:bookmarkStart w:id="6" w:name="НПлана"/>
        <w:bookmarkStart w:id="7" w:name="НПлана"/>
        <w:bookmarkEnd w:id="1"/>
        <w:bookmarkEnd w:id="2"/>
        <w:bookmarkEnd w:id="3"/>
        <w:bookmarkEnd w:id="4"/>
        <w:bookmarkEnd w:id="5"/>
        <w:bookmarkEnd w:id="6"/>
        <w:bookmarkEnd w:id="7"/>
      </w:docPartBody>
    </w:docPart>
    <w:docPart>
      <w:docPartPr>
        <w:name w:val="EC0B9B41BCB04736B19A2598BE9C6F8D"/>
        <w:category>
          <w:name w:val="Общие"/>
          <w:gallery w:val="placeholder"/>
        </w:category>
        <w:types>
          <w:type w:val="bbPlcHdr"/>
        </w:types>
        <w:behaviors>
          <w:behavior w:val="content"/>
        </w:behaviors>
        <w:guid w:val="{E0CA75BE-031A-4A8B-95CD-76B35C52872A}"/>
      </w:docPartPr>
      <w:docPartBody>
        <w:p w:rsidR="00383AAB" w:rsidRDefault="0078504C" w:rsidP="0078504C">
          <w:pPr>
            <w:pStyle w:val="EC0B9B41BCB04736B19A2598BE9C6F8D"/>
          </w:pPr>
          <w:r w:rsidRPr="00853F0C">
            <w:rPr>
              <w:rStyle w:val="a3"/>
            </w:rPr>
            <w:t>Место для ввода текста.</w:t>
          </w:r>
        </w:p>
      </w:docPartBody>
    </w:docPart>
    <w:docPart>
      <w:docPartPr>
        <w:name w:val="C378D00181124A618DF7F35B8EAE0CEE"/>
        <w:category>
          <w:name w:val="Общие"/>
          <w:gallery w:val="placeholder"/>
        </w:category>
        <w:types>
          <w:type w:val="bbPlcHdr"/>
        </w:types>
        <w:behaviors>
          <w:behavior w:val="content"/>
        </w:behaviors>
        <w:guid w:val="{E47406B0-B00E-421E-BFDE-5CABD4B5E22E}"/>
      </w:docPartPr>
      <w:docPartBody>
        <w:p w:rsidR="00383AAB" w:rsidRDefault="0078504C" w:rsidP="0078504C">
          <w:pPr>
            <w:pStyle w:val="C378D00181124A618DF7F35B8EAE0CEE"/>
          </w:pPr>
          <w:r w:rsidRPr="00853F0C">
            <w:rPr>
              <w:rStyle w:val="a3"/>
            </w:rPr>
            <w:t>Место для ввода текста.</w:t>
          </w:r>
        </w:p>
      </w:docPartBody>
    </w:docPart>
    <w:docPart>
      <w:docPartPr>
        <w:name w:val="66B5AD575AC24DC8AD8AC0618B3CD8BC"/>
        <w:category>
          <w:name w:val="Общие"/>
          <w:gallery w:val="placeholder"/>
        </w:category>
        <w:types>
          <w:type w:val="bbPlcHdr"/>
        </w:types>
        <w:behaviors>
          <w:behavior w:val="content"/>
        </w:behaviors>
        <w:guid w:val="{02E98EA6-92A5-4F10-B63A-939B600DF283}"/>
      </w:docPartPr>
      <w:docPartBody>
        <w:p w:rsidR="00383AAB" w:rsidRDefault="0078504C" w:rsidP="0078504C">
          <w:pPr>
            <w:pStyle w:val="66B5AD575AC24DC8AD8AC0618B3CD8BC"/>
          </w:pPr>
          <w:r w:rsidRPr="00853F0C">
            <w:rPr>
              <w:rStyle w:val="a3"/>
            </w:rPr>
            <w:t>Место для ввода текста.</w:t>
          </w:r>
        </w:p>
      </w:docPartBody>
    </w:docPart>
    <w:docPart>
      <w:docPartPr>
        <w:name w:val="CD15231087F943ABBAF80FC3A8DABAA3"/>
        <w:category>
          <w:name w:val="Общие"/>
          <w:gallery w:val="placeholder"/>
        </w:category>
        <w:types>
          <w:type w:val="bbPlcHdr"/>
        </w:types>
        <w:behaviors>
          <w:behavior w:val="content"/>
        </w:behaviors>
        <w:guid w:val="{115691BC-A85B-4252-9396-D0041F7111D5}"/>
      </w:docPartPr>
      <w:docPartBody>
        <w:p w:rsidR="00383AAB" w:rsidRDefault="0078504C" w:rsidP="0078504C">
          <w:pPr>
            <w:pStyle w:val="CD15231087F943ABBAF80FC3A8DABAA3"/>
          </w:pPr>
          <w:r w:rsidRPr="00853F0C">
            <w:rPr>
              <w:rStyle w:val="a3"/>
            </w:rPr>
            <w:t>Место для ввода текста.</w:t>
          </w:r>
        </w:p>
      </w:docPartBody>
    </w:docPart>
    <w:docPart>
      <w:docPartPr>
        <w:name w:val="C154EBE136594C4EAE1E41325AEFEFCB"/>
        <w:category>
          <w:name w:val="Общие"/>
          <w:gallery w:val="placeholder"/>
        </w:category>
        <w:types>
          <w:type w:val="bbPlcHdr"/>
        </w:types>
        <w:behaviors>
          <w:behavior w:val="content"/>
        </w:behaviors>
        <w:guid w:val="{518EF270-774C-45C4-966A-8CED2E2D2706}"/>
      </w:docPartPr>
      <w:docPartBody>
        <w:p w:rsidR="00383AAB" w:rsidRDefault="0078504C" w:rsidP="0078504C">
          <w:pPr>
            <w:pStyle w:val="C154EBE136594C4EAE1E41325AEFEFCB"/>
          </w:pPr>
          <w:r w:rsidRPr="00853F0C">
            <w:rPr>
              <w:rStyle w:val="a3"/>
            </w:rPr>
            <w:t>Место для ввода текста.</w:t>
          </w:r>
        </w:p>
      </w:docPartBody>
    </w:docPart>
    <w:docPart>
      <w:docPartPr>
        <w:name w:val="421A2070921144FEB6B591413738D9A5"/>
        <w:category>
          <w:name w:val="Общие"/>
          <w:gallery w:val="placeholder"/>
        </w:category>
        <w:types>
          <w:type w:val="bbPlcHdr"/>
        </w:types>
        <w:behaviors>
          <w:behavior w:val="content"/>
        </w:behaviors>
        <w:guid w:val="{01929673-3413-4264-8A6C-E53E754C54C1}"/>
      </w:docPartPr>
      <w:docPartBody>
        <w:p w:rsidR="00383AAB" w:rsidRDefault="0078504C" w:rsidP="0078504C">
          <w:pPr>
            <w:pStyle w:val="421A2070921144FEB6B591413738D9A5"/>
          </w:pPr>
          <w:r w:rsidRPr="00853F0C">
            <w:rPr>
              <w:rStyle w:val="a3"/>
            </w:rPr>
            <w:t>Место для ввода текста.</w:t>
          </w:r>
        </w:p>
      </w:docPartBody>
    </w:docPart>
    <w:docPart>
      <w:docPartPr>
        <w:name w:val="42A4D44B82FD4D958DFE8F5561F83D8D"/>
        <w:category>
          <w:name w:val="Общие"/>
          <w:gallery w:val="placeholder"/>
        </w:category>
        <w:types>
          <w:type w:val="bbPlcHdr"/>
        </w:types>
        <w:behaviors>
          <w:behavior w:val="content"/>
        </w:behaviors>
        <w:guid w:val="{C4EFD144-A8B2-404F-A06C-4EF717E7AE76}"/>
      </w:docPartPr>
      <w:docPartBody>
        <w:p w:rsidR="00383AAB" w:rsidRDefault="0078504C" w:rsidP="0078504C">
          <w:pPr>
            <w:pStyle w:val="42A4D44B82FD4D958DFE8F5561F83D8D"/>
          </w:pPr>
          <w:r w:rsidRPr="00853F0C">
            <w:rPr>
              <w:rStyle w:val="a3"/>
            </w:rPr>
            <w:t>Место для ввода текста.</w:t>
          </w:r>
        </w:p>
      </w:docPartBody>
    </w:docPart>
    <w:docPart>
      <w:docPartPr>
        <w:name w:val="49C1ECE68AD744B39EEA97C302A8FFAB"/>
        <w:category>
          <w:name w:val="Общие"/>
          <w:gallery w:val="placeholder"/>
        </w:category>
        <w:types>
          <w:type w:val="bbPlcHdr"/>
        </w:types>
        <w:behaviors>
          <w:behavior w:val="content"/>
        </w:behaviors>
        <w:guid w:val="{8BF09ECE-B25A-4071-8D97-0B74DE00C7AE}"/>
      </w:docPartPr>
      <w:docPartBody>
        <w:p w:rsidR="00383AAB" w:rsidRDefault="0078504C" w:rsidP="0078504C">
          <w:pPr>
            <w:pStyle w:val="49C1ECE68AD744B39EEA97C302A8FFAB"/>
          </w:pPr>
          <w:r w:rsidRPr="00853F0C">
            <w:rPr>
              <w:rStyle w:val="a3"/>
            </w:rPr>
            <w:t>Место для ввода текста.</w:t>
          </w:r>
        </w:p>
      </w:docPartBody>
    </w:docPart>
    <w:docPart>
      <w:docPartPr>
        <w:name w:val="B4EC86C0E81248518C74E138B62479C6"/>
        <w:category>
          <w:name w:val="Общие"/>
          <w:gallery w:val="placeholder"/>
        </w:category>
        <w:types>
          <w:type w:val="bbPlcHdr"/>
        </w:types>
        <w:behaviors>
          <w:behavior w:val="content"/>
        </w:behaviors>
        <w:guid w:val="{8C30247E-2F17-4428-8854-ECBD0BDACFB4}"/>
      </w:docPartPr>
      <w:docPartBody>
        <w:p w:rsidR="00383AAB" w:rsidRDefault="0078504C" w:rsidP="0078504C">
          <w:pPr>
            <w:pStyle w:val="B4EC86C0E81248518C74E138B62479C6"/>
          </w:pPr>
          <w:r w:rsidRPr="00853F0C">
            <w:rPr>
              <w:rStyle w:val="a3"/>
            </w:rPr>
            <w:t>Место для ввода текста.</w:t>
          </w:r>
        </w:p>
      </w:docPartBody>
    </w:docPart>
    <w:docPart>
      <w:docPartPr>
        <w:name w:val="CDE9694717DA433EB96F41B8B0426C9E"/>
        <w:category>
          <w:name w:val="Общие"/>
          <w:gallery w:val="placeholder"/>
        </w:category>
        <w:types>
          <w:type w:val="bbPlcHdr"/>
        </w:types>
        <w:behaviors>
          <w:behavior w:val="content"/>
        </w:behaviors>
        <w:guid w:val="{B6934BB9-6C56-4F6C-A004-9B5787B85615}"/>
      </w:docPartPr>
      <w:docPartBody>
        <w:p w:rsidR="00383AAB" w:rsidRDefault="0078504C" w:rsidP="0078504C">
          <w:pPr>
            <w:pStyle w:val="CDE9694717DA433EB96F41B8B0426C9E"/>
          </w:pPr>
          <w:r w:rsidRPr="00853F0C">
            <w:rPr>
              <w:rStyle w:val="a3"/>
            </w:rPr>
            <w:t>Место для ввода текста.</w:t>
          </w:r>
        </w:p>
      </w:docPartBody>
    </w:docPart>
    <w:docPart>
      <w:docPartPr>
        <w:name w:val="8BBE069CD1314AFAB6DD12BF1CA26A80"/>
        <w:category>
          <w:name w:val="Общие"/>
          <w:gallery w:val="placeholder"/>
        </w:category>
        <w:types>
          <w:type w:val="bbPlcHdr"/>
        </w:types>
        <w:behaviors>
          <w:behavior w:val="content"/>
        </w:behaviors>
        <w:guid w:val="{B939DC73-FD9A-471F-B01F-4AD868EB822B}"/>
      </w:docPartPr>
      <w:docPartBody>
        <w:p w:rsidR="00383AAB" w:rsidRDefault="0078504C" w:rsidP="0078504C">
          <w:pPr>
            <w:pStyle w:val="8BBE069CD1314AFAB6DD12BF1CA26A80"/>
          </w:pPr>
          <w:r w:rsidRPr="00853F0C">
            <w:rPr>
              <w:rStyle w:val="a3"/>
            </w:rPr>
            <w:t>Место для ввода текста.</w:t>
          </w:r>
        </w:p>
      </w:docPartBody>
    </w:docPart>
    <w:docPart>
      <w:docPartPr>
        <w:name w:val="FFA5B4B2D0D24CF3AFCE2D3C0D3A88CF"/>
        <w:category>
          <w:name w:val="Общие"/>
          <w:gallery w:val="placeholder"/>
        </w:category>
        <w:types>
          <w:type w:val="bbPlcHdr"/>
        </w:types>
        <w:behaviors>
          <w:behavior w:val="content"/>
        </w:behaviors>
        <w:guid w:val="{2D3E4DC6-83E5-428A-995D-A93D395A5CA6}"/>
      </w:docPartPr>
      <w:docPartBody>
        <w:p w:rsidR="00383AAB" w:rsidRDefault="0078504C" w:rsidP="0078504C">
          <w:pPr>
            <w:pStyle w:val="FFA5B4B2D0D24CF3AFCE2D3C0D3A88CF"/>
          </w:pPr>
          <w:r w:rsidRPr="00853F0C">
            <w:rPr>
              <w:rStyle w:val="a3"/>
            </w:rPr>
            <w:t>Место для ввода текста.</w:t>
          </w:r>
        </w:p>
      </w:docPartBody>
    </w:docPart>
    <w:docPart>
      <w:docPartPr>
        <w:name w:val="188CE48E832340CABA2E7848155A7C27"/>
        <w:category>
          <w:name w:val="Общие"/>
          <w:gallery w:val="placeholder"/>
        </w:category>
        <w:types>
          <w:type w:val="bbPlcHdr"/>
        </w:types>
        <w:behaviors>
          <w:behavior w:val="content"/>
        </w:behaviors>
        <w:guid w:val="{BB8DACF7-58F8-4073-A474-6741D6448775}"/>
      </w:docPartPr>
      <w:docPartBody>
        <w:p w:rsidR="00383AAB" w:rsidRDefault="0078504C" w:rsidP="0078504C">
          <w:pPr>
            <w:pStyle w:val="188CE48E832340CABA2E7848155A7C27"/>
          </w:pPr>
          <w:r w:rsidRPr="00853F0C">
            <w:rPr>
              <w:rStyle w:val="a3"/>
            </w:rPr>
            <w:t>Место для ввода текста.</w:t>
          </w:r>
        </w:p>
      </w:docPartBody>
    </w:docPart>
    <w:docPart>
      <w:docPartPr>
        <w:name w:val="19E1F11ED77A447D9A176A6FF7504215"/>
        <w:category>
          <w:name w:val="Общие"/>
          <w:gallery w:val="placeholder"/>
        </w:category>
        <w:types>
          <w:type w:val="bbPlcHdr"/>
        </w:types>
        <w:behaviors>
          <w:behavior w:val="content"/>
        </w:behaviors>
        <w:guid w:val="{E010E245-773D-474D-8DEC-008437B1ACDD}"/>
      </w:docPartPr>
      <w:docPartBody>
        <w:p w:rsidR="00383AAB" w:rsidRDefault="0078504C" w:rsidP="0078504C">
          <w:pPr>
            <w:pStyle w:val="19E1F11ED77A447D9A176A6FF7504215"/>
          </w:pPr>
          <w:r w:rsidRPr="00853F0C">
            <w:rPr>
              <w:rStyle w:val="a3"/>
            </w:rPr>
            <w:t>Место для ввода текста.</w:t>
          </w:r>
        </w:p>
      </w:docPartBody>
    </w:docPart>
    <w:docPart>
      <w:docPartPr>
        <w:name w:val="2D254341635B4A9DA615D6CB1B2D03FC"/>
        <w:category>
          <w:name w:val="Общие"/>
          <w:gallery w:val="placeholder"/>
        </w:category>
        <w:types>
          <w:type w:val="bbPlcHdr"/>
        </w:types>
        <w:behaviors>
          <w:behavior w:val="content"/>
        </w:behaviors>
        <w:guid w:val="{50A3930B-8D97-4011-AF04-FCB298982244}"/>
      </w:docPartPr>
      <w:docPartBody>
        <w:p w:rsidR="00A119E0" w:rsidRDefault="007A459D" w:rsidP="007A459D">
          <w:pPr>
            <w:pStyle w:val="2D254341635B4A9DA615D6CB1B2D03FC"/>
          </w:pPr>
          <w:r w:rsidRPr="00853F0C">
            <w:rPr>
              <w:rStyle w:val="a3"/>
            </w:rPr>
            <w:t>Место для ввода текста.</w:t>
          </w:r>
        </w:p>
        <w:bookmarkStart w:id="8" w:name="НПлана"/>
        <w:bookmarkStart w:id="9" w:name="НПлана"/>
        <w:bookmarkStart w:id="10" w:name="НПлана"/>
        <w:bookmarkStart w:id="11" w:name="НПлана"/>
        <w:bookmarkStart w:id="12" w:name="НПлана"/>
        <w:bookmarkStart w:id="13" w:name="НПлана"/>
        <w:bookmarkStart w:id="14" w:name="НПлана"/>
        <w:bookmarkStart w:id="15" w:name="НПлана"/>
        <w:bookmarkStart w:id="16" w:name="НПлана"/>
        <w:bookmarkStart w:id="17" w:name="НПлана"/>
        <w:bookmarkStart w:id="18" w:name="НПлана"/>
        <w:bookmarkStart w:id="19" w:name="НПлана"/>
        <w:bookmarkStart w:id="20" w:name="НПлана"/>
        <w:bookmarkStart w:id="21" w:name="НПлана"/>
        <w:bookmarkStart w:id="22" w:name="НПлана"/>
        <w:bookmarkStart w:id="23" w:name="НПлана"/>
        <w:bookmarkStart w:id="24" w:name="НПлана"/>
        <w:bookmarkStart w:id="25" w:name="НПлана"/>
        <w:bookmarkStart w:id="26" w:name="НПлана"/>
        <w:bookmarkStart w:id="27" w:name="НПлана"/>
        <w:bookmarkStart w:id="28" w:name="НПлана"/>
        <w:bookmarkStart w:id="29" w:name="НПлана"/>
        <w:bookmarkStart w:id="30" w:name="НПлана"/>
        <w:bookmarkStart w:id="31" w:name="НПлана"/>
        <w:bookmarkStart w:id="32" w:name="НПлана"/>
        <w:bookmarkStart w:id="33" w:name="НПлана"/>
        <w:bookmarkStart w:id="34" w:name="НПлана"/>
        <w:bookmarkStart w:id="35" w:name="НПлана"/>
        <w:bookmarkStart w:id="36" w:name="НПлана"/>
        <w:bookmarkStart w:id="37" w:name="НПлана"/>
        <w:bookmarkStart w:id="38" w:name="НПлана"/>
        <w:bookmarkStart w:id="39" w:name="НПлана"/>
        <w:bookmarkStart w:id="40" w:name="НПлана"/>
        <w:bookmarkStart w:id="41" w:name="НПлана"/>
        <w:bookmarkStart w:id="42" w:name="НПлана"/>
        <w:bookmarkStart w:id="43" w:name="НПлана"/>
        <w:bookmarkStart w:id="44" w:name="НПлана"/>
        <w:bookmarkStart w:id="45" w:name="НПлана"/>
        <w:bookmarkStart w:id="46" w:name="НПлана"/>
        <w:bookmarkStart w:id="47" w:name="НПлана"/>
        <w:bookmarkStart w:id="48" w:name="НПлана"/>
        <w:bookmarkStart w:id="49" w:name="НПлана"/>
        <w:bookmarkStart w:id="50" w:name="НПлана"/>
        <w:bookmarkStart w:id="51" w:name="НПлана"/>
        <w:bookmarkStart w:id="52" w:name="НПлана"/>
        <w:bookmarkStart w:id="53" w:name="НПлана"/>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docPartBody>
    </w:docPart>
    <w:docPart>
      <w:docPartPr>
        <w:name w:val="D1F515D9BBA84A41AA4A73BBD46A4756"/>
        <w:category>
          <w:name w:val="Общие"/>
          <w:gallery w:val="placeholder"/>
        </w:category>
        <w:types>
          <w:type w:val="bbPlcHdr"/>
        </w:types>
        <w:behaviors>
          <w:behavior w:val="content"/>
        </w:behaviors>
        <w:guid w:val="{94812114-0EFA-4B21-81E2-DF3DE1D34D98}"/>
      </w:docPartPr>
      <w:docPartBody>
        <w:p w:rsidR="00000000" w:rsidRDefault="00120EF8" w:rsidP="00120EF8">
          <w:pPr>
            <w:pStyle w:val="D1F515D9BBA84A41AA4A73BBD46A4756"/>
          </w:pPr>
          <w:bookmarkStart w:id="54" w:name="НПлана"/>
          <w:bookmarkStart w:id="55" w:name="НПлана"/>
          <w:bookmarkStart w:id="56" w:name="НПлана"/>
          <w:bookmarkEnd w:id="53"/>
          <w:bookmarkEnd w:id="54"/>
          <w:bookmarkEnd w:id="55"/>
          <w:r w:rsidRPr="00853F0C">
            <w:rPr>
              <w:rStyle w:val="a3"/>
            </w:rPr>
            <w:t xml:space="preserve">Место для ввода </w:t>
          </w:r>
          <w:r>
            <w:rPr>
              <w:rStyle w:val="a3"/>
            </w:rPr>
            <w:t>номера</w:t>
          </w:r>
          <w:bookmarkEnd w:id="56"/>
        </w:p>
      </w:docPartBody>
    </w:docPart>
    <w:docPart>
      <w:docPartPr>
        <w:name w:val="48363F18516440D0A97C9CD0CCD6A227"/>
        <w:category>
          <w:name w:val="Общие"/>
          <w:gallery w:val="placeholder"/>
        </w:category>
        <w:types>
          <w:type w:val="bbPlcHdr"/>
        </w:types>
        <w:behaviors>
          <w:behavior w:val="content"/>
        </w:behaviors>
        <w:guid w:val="{042C1B40-D313-4EB9-B9C8-10A7731D2469}"/>
      </w:docPartPr>
      <w:docPartBody>
        <w:p w:rsidR="00000000" w:rsidRDefault="00120EF8" w:rsidP="00120EF8">
          <w:pPr>
            <w:pStyle w:val="48363F18516440D0A97C9CD0CCD6A227"/>
          </w:pPr>
          <w:bookmarkStart w:id="57" w:name="НПлана"/>
          <w:r w:rsidRPr="00853F0C">
            <w:rPr>
              <w:rStyle w:val="a3"/>
            </w:rPr>
            <w:t xml:space="preserve">Место для ввода </w:t>
          </w:r>
          <w:r>
            <w:rPr>
              <w:rStyle w:val="a3"/>
            </w:rPr>
            <w:t>номера</w:t>
          </w:r>
          <w:bookmarkEnd w:id="57"/>
        </w:p>
      </w:docPartBody>
    </w:docPart>
    <w:docPart>
      <w:docPartPr>
        <w:name w:val="4C2DC344289948319F76712DACE7AD7E"/>
        <w:category>
          <w:name w:val="Общие"/>
          <w:gallery w:val="placeholder"/>
        </w:category>
        <w:types>
          <w:type w:val="bbPlcHdr"/>
        </w:types>
        <w:behaviors>
          <w:behavior w:val="content"/>
        </w:behaviors>
        <w:guid w:val="{6E09CC87-C26F-4CF3-9CAF-E2909AF1284A}"/>
      </w:docPartPr>
      <w:docPartBody>
        <w:p w:rsidR="00000000" w:rsidRDefault="00120EF8" w:rsidP="00120EF8">
          <w:pPr>
            <w:pStyle w:val="4C2DC344289948319F76712DACE7AD7E"/>
          </w:pPr>
          <w:bookmarkStart w:id="58" w:name="НПлана"/>
          <w:r w:rsidRPr="00853F0C">
            <w:rPr>
              <w:rStyle w:val="a3"/>
            </w:rPr>
            <w:t xml:space="preserve">Место для ввода </w:t>
          </w:r>
          <w:r>
            <w:rPr>
              <w:rStyle w:val="a3"/>
            </w:rPr>
            <w:t>номера</w:t>
          </w:r>
          <w:bookmarkEnd w:id="58"/>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0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504C"/>
    <w:rsid w:val="00084C3A"/>
    <w:rsid w:val="000A0E4A"/>
    <w:rsid w:val="00120EF8"/>
    <w:rsid w:val="00126C9E"/>
    <w:rsid w:val="00193454"/>
    <w:rsid w:val="00206F26"/>
    <w:rsid w:val="002441E5"/>
    <w:rsid w:val="003378CC"/>
    <w:rsid w:val="00383AAB"/>
    <w:rsid w:val="003E1032"/>
    <w:rsid w:val="004479FF"/>
    <w:rsid w:val="00462B39"/>
    <w:rsid w:val="00524E82"/>
    <w:rsid w:val="00556A8B"/>
    <w:rsid w:val="00562C75"/>
    <w:rsid w:val="005D7DE0"/>
    <w:rsid w:val="005E4FF0"/>
    <w:rsid w:val="00677C33"/>
    <w:rsid w:val="006960D2"/>
    <w:rsid w:val="007658D0"/>
    <w:rsid w:val="0078504C"/>
    <w:rsid w:val="007A459D"/>
    <w:rsid w:val="007B0720"/>
    <w:rsid w:val="0082233D"/>
    <w:rsid w:val="008376F3"/>
    <w:rsid w:val="00840A67"/>
    <w:rsid w:val="00877626"/>
    <w:rsid w:val="00891698"/>
    <w:rsid w:val="008F0EFA"/>
    <w:rsid w:val="00910168"/>
    <w:rsid w:val="009A15AC"/>
    <w:rsid w:val="009D789D"/>
    <w:rsid w:val="009E3F8C"/>
    <w:rsid w:val="00A01F1E"/>
    <w:rsid w:val="00A100EC"/>
    <w:rsid w:val="00A119E0"/>
    <w:rsid w:val="00B60E2B"/>
    <w:rsid w:val="00B67D72"/>
    <w:rsid w:val="00BA3BCB"/>
    <w:rsid w:val="00C02C94"/>
    <w:rsid w:val="00C17988"/>
    <w:rsid w:val="00CE3C53"/>
    <w:rsid w:val="00D01E09"/>
    <w:rsid w:val="00D54C57"/>
    <w:rsid w:val="00D81FCC"/>
    <w:rsid w:val="00D97A4D"/>
    <w:rsid w:val="00E65E1C"/>
    <w:rsid w:val="00E80DF9"/>
    <w:rsid w:val="00EB49DC"/>
    <w:rsid w:val="00F064ED"/>
    <w:rsid w:val="00F306EF"/>
    <w:rsid w:val="00FD033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120EF8"/>
    <w:rPr>
      <w:color w:val="808080"/>
    </w:rPr>
  </w:style>
  <w:style w:type="paragraph" w:customStyle="1" w:styleId="B39A4092A1EB406690C48587E69144C3">
    <w:name w:val="B39A4092A1EB406690C48587E69144C3"/>
  </w:style>
  <w:style w:type="paragraph" w:customStyle="1" w:styleId="D01069A996DC4D49943B00611B931695">
    <w:name w:val="D01069A996DC4D49943B00611B931695"/>
  </w:style>
  <w:style w:type="paragraph" w:customStyle="1" w:styleId="2D210EDFB7C94CB5BEFC72F7397B7067">
    <w:name w:val="2D210EDFB7C94CB5BEFC72F7397B7067"/>
  </w:style>
  <w:style w:type="paragraph" w:customStyle="1" w:styleId="FFC72ECC7C3D4F469B7E0010C6EFA621">
    <w:name w:val="FFC72ECC7C3D4F469B7E0010C6EFA621"/>
  </w:style>
  <w:style w:type="paragraph" w:customStyle="1" w:styleId="9F40BDB5DF234EBAA9115A95F589C710">
    <w:name w:val="9F40BDB5DF234EBAA9115A95F589C710"/>
  </w:style>
  <w:style w:type="paragraph" w:customStyle="1" w:styleId="1322AC7ED93F4160955D5F618F045B2B">
    <w:name w:val="1322AC7ED93F4160955D5F618F045B2B"/>
  </w:style>
  <w:style w:type="paragraph" w:customStyle="1" w:styleId="98AD9CC1ABCB42109FEDABECC4C8BDBA">
    <w:name w:val="98AD9CC1ABCB42109FEDABECC4C8BDBA"/>
  </w:style>
  <w:style w:type="paragraph" w:customStyle="1" w:styleId="5F6646A80A9349039635A284A74ECD9E">
    <w:name w:val="5F6646A80A9349039635A284A74ECD9E"/>
  </w:style>
  <w:style w:type="paragraph" w:customStyle="1" w:styleId="3FC7FE6DC07F4F7E800ED981EC02BE60">
    <w:name w:val="3FC7FE6DC07F4F7E800ED981EC02BE60"/>
    <w:rsid w:val="00562C75"/>
  </w:style>
  <w:style w:type="paragraph" w:customStyle="1" w:styleId="93F08529997249A0AEA3FDAB40AE5E03">
    <w:name w:val="93F08529997249A0AEA3FDAB40AE5E03"/>
  </w:style>
  <w:style w:type="paragraph" w:customStyle="1" w:styleId="87E31F6AD9724E68AC007C0E112748B8">
    <w:name w:val="87E31F6AD9724E68AC007C0E112748B8"/>
    <w:rsid w:val="00562C75"/>
  </w:style>
  <w:style w:type="paragraph" w:customStyle="1" w:styleId="EA12B715EA40440B8ECB54FC6987B2FB">
    <w:name w:val="EA12B715EA40440B8ECB54FC6987B2FB"/>
    <w:rsid w:val="00562C75"/>
  </w:style>
  <w:style w:type="paragraph" w:customStyle="1" w:styleId="57975BA892F24D2C9515E863D88565CF">
    <w:name w:val="57975BA892F24D2C9515E863D88565CF"/>
  </w:style>
  <w:style w:type="paragraph" w:customStyle="1" w:styleId="858934837EDA4CC2ACA5D14214E4DDA0">
    <w:name w:val="858934837EDA4CC2ACA5D14214E4DDA0"/>
  </w:style>
  <w:style w:type="paragraph" w:customStyle="1" w:styleId="8F1A9004E41140558FB8FCEBEE834A85">
    <w:name w:val="8F1A9004E41140558FB8FCEBEE834A85"/>
  </w:style>
  <w:style w:type="paragraph" w:customStyle="1" w:styleId="AEB97CC797814FEC8253EF726E065B66">
    <w:name w:val="AEB97CC797814FEC8253EF726E065B66"/>
  </w:style>
  <w:style w:type="paragraph" w:customStyle="1" w:styleId="9A70EDD43DE64CE0A5A3949828371AF8">
    <w:name w:val="9A70EDD43DE64CE0A5A3949828371AF8"/>
  </w:style>
  <w:style w:type="paragraph" w:customStyle="1" w:styleId="F432985E16314ED6A48FFC666DB94534">
    <w:name w:val="F432985E16314ED6A48FFC666DB94534"/>
  </w:style>
  <w:style w:type="paragraph" w:customStyle="1" w:styleId="0B32562955BB46C68FF8B009CA33DD89">
    <w:name w:val="0B32562955BB46C68FF8B009CA33DD89"/>
  </w:style>
  <w:style w:type="paragraph" w:customStyle="1" w:styleId="8AE2FA2C63F940D190824F6DB6D9ABAE">
    <w:name w:val="8AE2FA2C63F940D190824F6DB6D9ABAE"/>
  </w:style>
  <w:style w:type="paragraph" w:customStyle="1" w:styleId="4B2E5B5C9E1A4DE485787170FCE9C7AB">
    <w:name w:val="4B2E5B5C9E1A4DE485787170FCE9C7AB"/>
  </w:style>
  <w:style w:type="paragraph" w:customStyle="1" w:styleId="1F5CB2F54FA24C8B8E361EAF1275C0E5">
    <w:name w:val="1F5CB2F54FA24C8B8E361EAF1275C0E5"/>
  </w:style>
  <w:style w:type="paragraph" w:customStyle="1" w:styleId="11CC4979353C424CA4A4D7E253232EE6">
    <w:name w:val="11CC4979353C424CA4A4D7E253232EE6"/>
  </w:style>
  <w:style w:type="paragraph" w:customStyle="1" w:styleId="E76FE4078ED94B0695243C80D3AEFDDC">
    <w:name w:val="E76FE4078ED94B0695243C80D3AEFDDC"/>
  </w:style>
  <w:style w:type="paragraph" w:customStyle="1" w:styleId="40B5965054454E3CBFFF79FDD3DEC677">
    <w:name w:val="40B5965054454E3CBFFF79FDD3DEC677"/>
  </w:style>
  <w:style w:type="paragraph" w:customStyle="1" w:styleId="CC9AC448B5FA4F68A9263598EA4273EE">
    <w:name w:val="CC9AC448B5FA4F68A9263598EA4273EE"/>
  </w:style>
  <w:style w:type="paragraph" w:customStyle="1" w:styleId="298E89FFEE384181BA2DD2FB0450FD9B">
    <w:name w:val="298E89FFEE384181BA2DD2FB0450FD9B"/>
  </w:style>
  <w:style w:type="paragraph" w:customStyle="1" w:styleId="7A27F228AF0D470A835C7D4FDFEC4981">
    <w:name w:val="7A27F228AF0D470A835C7D4FDFEC4981"/>
  </w:style>
  <w:style w:type="paragraph" w:customStyle="1" w:styleId="0B6FB77B5E684FECBF906E2A21D1BAF2">
    <w:name w:val="0B6FB77B5E684FECBF906E2A21D1BAF2"/>
  </w:style>
  <w:style w:type="paragraph" w:customStyle="1" w:styleId="932061A8BE1840919652F70315E53D28">
    <w:name w:val="932061A8BE1840919652F70315E53D28"/>
  </w:style>
  <w:style w:type="paragraph" w:customStyle="1" w:styleId="9109131B94864E19946AFF90D776CCCC">
    <w:name w:val="9109131B94864E19946AFF90D776CCCC"/>
  </w:style>
  <w:style w:type="paragraph" w:customStyle="1" w:styleId="38DE54D9B2164CE1A363F199EE438457">
    <w:name w:val="38DE54D9B2164CE1A363F199EE438457"/>
  </w:style>
  <w:style w:type="paragraph" w:customStyle="1" w:styleId="703BE3C96D0F4B4AAEC190C73939856C">
    <w:name w:val="703BE3C96D0F4B4AAEC190C73939856C"/>
  </w:style>
  <w:style w:type="paragraph" w:customStyle="1" w:styleId="FC3073E31A494AC2A6B7EDB1A678E1DD">
    <w:name w:val="FC3073E31A494AC2A6B7EDB1A678E1DD"/>
  </w:style>
  <w:style w:type="paragraph" w:customStyle="1" w:styleId="56AB41B0B07A44C3BED57428EB4DA54A">
    <w:name w:val="56AB41B0B07A44C3BED57428EB4DA54A"/>
  </w:style>
  <w:style w:type="paragraph" w:customStyle="1" w:styleId="D19EEAD692A64E818D168B4C5430E35D">
    <w:name w:val="D19EEAD692A64E818D168B4C5430E35D"/>
  </w:style>
  <w:style w:type="paragraph" w:customStyle="1" w:styleId="95734CFAC09749CAB48762B01032B922">
    <w:name w:val="95734CFAC09749CAB48762B01032B922"/>
  </w:style>
  <w:style w:type="paragraph" w:customStyle="1" w:styleId="49782496097A4126AA0F0DA46BE94835">
    <w:name w:val="49782496097A4126AA0F0DA46BE94835"/>
  </w:style>
  <w:style w:type="paragraph" w:customStyle="1" w:styleId="14B17507ED7A42F7BDA03CB33FFD6A39">
    <w:name w:val="14B17507ED7A42F7BDA03CB33FFD6A39"/>
  </w:style>
  <w:style w:type="paragraph" w:customStyle="1" w:styleId="5B16A34F9A564B02BD86C24C53D6569C">
    <w:name w:val="5B16A34F9A564B02BD86C24C53D6569C"/>
  </w:style>
  <w:style w:type="paragraph" w:customStyle="1" w:styleId="B26B37F759A14A738DB0237CF4A7BA7B">
    <w:name w:val="B26B37F759A14A738DB0237CF4A7BA7B"/>
  </w:style>
  <w:style w:type="paragraph" w:customStyle="1" w:styleId="37F67B2838A54A72B13EE428EC05A6B1">
    <w:name w:val="37F67B2838A54A72B13EE428EC05A6B1"/>
  </w:style>
  <w:style w:type="paragraph" w:customStyle="1" w:styleId="4C514DF348EE425FAE966477FC7000F7">
    <w:name w:val="4C514DF348EE425FAE966477FC7000F7"/>
  </w:style>
  <w:style w:type="paragraph" w:customStyle="1" w:styleId="37AD041BB95F4949B6684383CCFF7E3F">
    <w:name w:val="37AD041BB95F4949B6684383CCFF7E3F"/>
  </w:style>
  <w:style w:type="paragraph" w:customStyle="1" w:styleId="BB1250AA85E944DE8ED8EAE69555BE17">
    <w:name w:val="BB1250AA85E944DE8ED8EAE69555BE17"/>
  </w:style>
  <w:style w:type="paragraph" w:customStyle="1" w:styleId="4836B1622C68424FA927761DB1EA663A">
    <w:name w:val="4836B1622C68424FA927761DB1EA663A"/>
  </w:style>
  <w:style w:type="paragraph" w:customStyle="1" w:styleId="EDDF0D71FAE344DFB8012DC7957F1A42">
    <w:name w:val="EDDF0D71FAE344DFB8012DC7957F1A42"/>
  </w:style>
  <w:style w:type="paragraph" w:customStyle="1" w:styleId="5984723A0FDD400096DDE4F4B1FED33A">
    <w:name w:val="5984723A0FDD400096DDE4F4B1FED33A"/>
  </w:style>
  <w:style w:type="paragraph" w:customStyle="1" w:styleId="0258EDF935064DC18941F5441045EE1E">
    <w:name w:val="0258EDF935064DC18941F5441045EE1E"/>
  </w:style>
  <w:style w:type="paragraph" w:customStyle="1" w:styleId="990183E24DFD4A7E9877ED703AADEF01">
    <w:name w:val="990183E24DFD4A7E9877ED703AADEF01"/>
  </w:style>
  <w:style w:type="paragraph" w:customStyle="1" w:styleId="4521148D2DCC4482A392EDADE70FD3B1">
    <w:name w:val="4521148D2DCC4482A392EDADE70FD3B1"/>
  </w:style>
  <w:style w:type="paragraph" w:customStyle="1" w:styleId="99E43B938EE948D2B9716B01DF392E5E">
    <w:name w:val="99E43B938EE948D2B9716B01DF392E5E"/>
  </w:style>
  <w:style w:type="paragraph" w:customStyle="1" w:styleId="C96344FC2D5D418689EBC47382F77963">
    <w:name w:val="C96344FC2D5D418689EBC47382F77963"/>
  </w:style>
  <w:style w:type="paragraph" w:customStyle="1" w:styleId="5040EF9E5D9C409C87505D5DD07FB6C4">
    <w:name w:val="5040EF9E5D9C409C87505D5DD07FB6C4"/>
  </w:style>
  <w:style w:type="paragraph" w:customStyle="1" w:styleId="CA83BEB3BABF410FAF558B58BEB6E286">
    <w:name w:val="CA83BEB3BABF410FAF558B58BEB6E286"/>
  </w:style>
  <w:style w:type="paragraph" w:customStyle="1" w:styleId="FF2C9EBED73842C5B401F76B9E7C3950">
    <w:name w:val="FF2C9EBED73842C5B401F76B9E7C3950"/>
  </w:style>
  <w:style w:type="paragraph" w:customStyle="1" w:styleId="7430FC548DFF42C89626430EECE01733">
    <w:name w:val="7430FC548DFF42C89626430EECE01733"/>
  </w:style>
  <w:style w:type="paragraph" w:customStyle="1" w:styleId="CF153736732E4EA08237F1AA2E55749E">
    <w:name w:val="CF153736732E4EA08237F1AA2E55749E"/>
  </w:style>
  <w:style w:type="paragraph" w:customStyle="1" w:styleId="427879C7BB1B44CDB39603D2BFA930C9">
    <w:name w:val="427879C7BB1B44CDB39603D2BFA930C9"/>
  </w:style>
  <w:style w:type="paragraph" w:customStyle="1" w:styleId="EE8C15A5E1B24303A565787181781B78">
    <w:name w:val="EE8C15A5E1B24303A565787181781B78"/>
  </w:style>
  <w:style w:type="paragraph" w:customStyle="1" w:styleId="26B3B5DC0D3F46CB952507F14FE10B82">
    <w:name w:val="26B3B5DC0D3F46CB952507F14FE10B82"/>
  </w:style>
  <w:style w:type="paragraph" w:customStyle="1" w:styleId="3B0451CF42BB49D0BB5BF5A046E22A39">
    <w:name w:val="3B0451CF42BB49D0BB5BF5A046E22A39"/>
  </w:style>
  <w:style w:type="paragraph" w:customStyle="1" w:styleId="165641A6BC2249D28B93D2E1FD42DB06">
    <w:name w:val="165641A6BC2249D28B93D2E1FD42DB06"/>
  </w:style>
  <w:style w:type="paragraph" w:customStyle="1" w:styleId="FF31BC21873A41488A17556A5B7947BC">
    <w:name w:val="FF31BC21873A41488A17556A5B7947BC"/>
  </w:style>
  <w:style w:type="paragraph" w:customStyle="1" w:styleId="F0968848B48744E8BA713F2A18DFE977">
    <w:name w:val="F0968848B48744E8BA713F2A18DFE977"/>
  </w:style>
  <w:style w:type="paragraph" w:customStyle="1" w:styleId="30D1570EE9164D9B919D0D9900BAB3ED">
    <w:name w:val="30D1570EE9164D9B919D0D9900BAB3ED"/>
  </w:style>
  <w:style w:type="paragraph" w:customStyle="1" w:styleId="6B9B661C1EE44F45BFAF21F84C7C1B80">
    <w:name w:val="6B9B661C1EE44F45BFAF21F84C7C1B80"/>
  </w:style>
  <w:style w:type="paragraph" w:customStyle="1" w:styleId="48BECD9AEE6B42D1856ECA19D102B466">
    <w:name w:val="48BECD9AEE6B42D1856ECA19D102B466"/>
  </w:style>
  <w:style w:type="paragraph" w:customStyle="1" w:styleId="D9A6A4E90E7B4ADB866547F6DEBAEA65">
    <w:name w:val="D9A6A4E90E7B4ADB866547F6DEBAEA65"/>
  </w:style>
  <w:style w:type="paragraph" w:customStyle="1" w:styleId="2CF7CC42A75845628A7882CF1A4B6AAE">
    <w:name w:val="2CF7CC42A75845628A7882CF1A4B6AAE"/>
  </w:style>
  <w:style w:type="paragraph" w:customStyle="1" w:styleId="DE0E97C92B3F4EBD8FB0B5C30655A595">
    <w:name w:val="DE0E97C92B3F4EBD8FB0B5C30655A595"/>
  </w:style>
  <w:style w:type="paragraph" w:customStyle="1" w:styleId="C7CD245AD4E84D18A0F93A394D2B03B1">
    <w:name w:val="C7CD245AD4E84D18A0F93A394D2B03B1"/>
  </w:style>
  <w:style w:type="paragraph" w:customStyle="1" w:styleId="4BA78D1D453D4289882EED5C4B466362">
    <w:name w:val="4BA78D1D453D4289882EED5C4B466362"/>
  </w:style>
  <w:style w:type="paragraph" w:customStyle="1" w:styleId="4ABBFC9C84DE42A483DB5BE7E38A973E">
    <w:name w:val="4ABBFC9C84DE42A483DB5BE7E38A973E"/>
  </w:style>
  <w:style w:type="paragraph" w:customStyle="1" w:styleId="FDA6F8C1E95F403E8DEC7319D29D0ECF">
    <w:name w:val="FDA6F8C1E95F403E8DEC7319D29D0ECF"/>
  </w:style>
  <w:style w:type="paragraph" w:customStyle="1" w:styleId="8A552BA9F39D4D8792F6B7F72B773B1C">
    <w:name w:val="8A552BA9F39D4D8792F6B7F72B773B1C"/>
  </w:style>
  <w:style w:type="paragraph" w:customStyle="1" w:styleId="722E1BE5C89D4E4B947F15A81BB37E49">
    <w:name w:val="722E1BE5C89D4E4B947F15A81BB37E49"/>
  </w:style>
  <w:style w:type="paragraph" w:customStyle="1" w:styleId="0358B3DD08D04037B4CA5299BC646B18">
    <w:name w:val="0358B3DD08D04037B4CA5299BC646B18"/>
  </w:style>
  <w:style w:type="paragraph" w:customStyle="1" w:styleId="C5D8B1D9ADE24861A4337F4AA5BC2C62">
    <w:name w:val="C5D8B1D9ADE24861A4337F4AA5BC2C62"/>
  </w:style>
  <w:style w:type="paragraph" w:customStyle="1" w:styleId="C6FDD7BB42004A2BADE9BAAB5F4079B6">
    <w:name w:val="C6FDD7BB42004A2BADE9BAAB5F4079B6"/>
  </w:style>
  <w:style w:type="paragraph" w:customStyle="1" w:styleId="EC0B9B41BCB04736B19A2598BE9C6F8D">
    <w:name w:val="EC0B9B41BCB04736B19A2598BE9C6F8D"/>
    <w:rsid w:val="0078504C"/>
  </w:style>
  <w:style w:type="paragraph" w:customStyle="1" w:styleId="C378D00181124A618DF7F35B8EAE0CEE">
    <w:name w:val="C378D00181124A618DF7F35B8EAE0CEE"/>
    <w:rsid w:val="0078504C"/>
  </w:style>
  <w:style w:type="paragraph" w:customStyle="1" w:styleId="66B5AD575AC24DC8AD8AC0618B3CD8BC">
    <w:name w:val="66B5AD575AC24DC8AD8AC0618B3CD8BC"/>
    <w:rsid w:val="0078504C"/>
  </w:style>
  <w:style w:type="paragraph" w:customStyle="1" w:styleId="CD15231087F943ABBAF80FC3A8DABAA3">
    <w:name w:val="CD15231087F943ABBAF80FC3A8DABAA3"/>
    <w:rsid w:val="0078504C"/>
  </w:style>
  <w:style w:type="paragraph" w:customStyle="1" w:styleId="C154EBE136594C4EAE1E41325AEFEFCB">
    <w:name w:val="C154EBE136594C4EAE1E41325AEFEFCB"/>
    <w:rsid w:val="0078504C"/>
  </w:style>
  <w:style w:type="paragraph" w:customStyle="1" w:styleId="421A2070921144FEB6B591413738D9A5">
    <w:name w:val="421A2070921144FEB6B591413738D9A5"/>
    <w:rsid w:val="0078504C"/>
  </w:style>
  <w:style w:type="paragraph" w:customStyle="1" w:styleId="42A4D44B82FD4D958DFE8F5561F83D8D">
    <w:name w:val="42A4D44B82FD4D958DFE8F5561F83D8D"/>
    <w:rsid w:val="0078504C"/>
  </w:style>
  <w:style w:type="paragraph" w:customStyle="1" w:styleId="49C1ECE68AD744B39EEA97C302A8FFAB">
    <w:name w:val="49C1ECE68AD744B39EEA97C302A8FFAB"/>
    <w:rsid w:val="0078504C"/>
  </w:style>
  <w:style w:type="paragraph" w:customStyle="1" w:styleId="B4EC86C0E81248518C74E138B62479C6">
    <w:name w:val="B4EC86C0E81248518C74E138B62479C6"/>
    <w:rsid w:val="0078504C"/>
  </w:style>
  <w:style w:type="paragraph" w:customStyle="1" w:styleId="CDE9694717DA433EB96F41B8B0426C9E">
    <w:name w:val="CDE9694717DA433EB96F41B8B0426C9E"/>
    <w:rsid w:val="0078504C"/>
  </w:style>
  <w:style w:type="paragraph" w:customStyle="1" w:styleId="8BBE069CD1314AFAB6DD12BF1CA26A80">
    <w:name w:val="8BBE069CD1314AFAB6DD12BF1CA26A80"/>
    <w:rsid w:val="0078504C"/>
  </w:style>
  <w:style w:type="paragraph" w:customStyle="1" w:styleId="FFA5B4B2D0D24CF3AFCE2D3C0D3A88CF">
    <w:name w:val="FFA5B4B2D0D24CF3AFCE2D3C0D3A88CF"/>
    <w:rsid w:val="0078504C"/>
  </w:style>
  <w:style w:type="paragraph" w:customStyle="1" w:styleId="188CE48E832340CABA2E7848155A7C27">
    <w:name w:val="188CE48E832340CABA2E7848155A7C27"/>
    <w:rsid w:val="0078504C"/>
  </w:style>
  <w:style w:type="paragraph" w:customStyle="1" w:styleId="19E1F11ED77A447D9A176A6FF7504215">
    <w:name w:val="19E1F11ED77A447D9A176A6FF7504215"/>
    <w:rsid w:val="0078504C"/>
  </w:style>
  <w:style w:type="paragraph" w:customStyle="1" w:styleId="2D254341635B4A9DA615D6CB1B2D03FC">
    <w:name w:val="2D254341635B4A9DA615D6CB1B2D03FC"/>
    <w:rsid w:val="007A459D"/>
  </w:style>
  <w:style w:type="paragraph" w:customStyle="1" w:styleId="5DCEF89F64854FA199DD5DC756B032A7">
    <w:name w:val="5DCEF89F64854FA199DD5DC756B032A7"/>
    <w:rsid w:val="00840A67"/>
  </w:style>
  <w:style w:type="paragraph" w:customStyle="1" w:styleId="FDF0FBF43D83499A8C525F8DAC3CE1F5">
    <w:name w:val="FDF0FBF43D83499A8C525F8DAC3CE1F5"/>
    <w:rsid w:val="00840A67"/>
  </w:style>
  <w:style w:type="paragraph" w:customStyle="1" w:styleId="0FD5603062D8481DBC41288D8E342409">
    <w:name w:val="0FD5603062D8481DBC41288D8E342409"/>
    <w:rsid w:val="00840A67"/>
  </w:style>
  <w:style w:type="paragraph" w:customStyle="1" w:styleId="303F74EC90B34AC0917068205CAF45FB">
    <w:name w:val="303F74EC90B34AC0917068205CAF45FB"/>
    <w:rsid w:val="008F0EFA"/>
  </w:style>
  <w:style w:type="paragraph" w:customStyle="1" w:styleId="956663395A364C909268130AC8E40594">
    <w:name w:val="956663395A364C909268130AC8E40594"/>
    <w:rsid w:val="008F0EFA"/>
  </w:style>
  <w:style w:type="paragraph" w:customStyle="1" w:styleId="284588DC953B4F0ABBF852F5D06E5161">
    <w:name w:val="284588DC953B4F0ABBF852F5D06E5161"/>
    <w:rsid w:val="008F0EFA"/>
  </w:style>
  <w:style w:type="paragraph" w:customStyle="1" w:styleId="60F72B8CD83344388BAA6F6A8F3F86EA">
    <w:name w:val="60F72B8CD83344388BAA6F6A8F3F86EA"/>
    <w:rsid w:val="00462B39"/>
  </w:style>
  <w:style w:type="paragraph" w:customStyle="1" w:styleId="4F35DF94AB384072BFE48C71B5161686">
    <w:name w:val="4F35DF94AB384072BFE48C71B5161686"/>
    <w:rsid w:val="00462B39"/>
  </w:style>
  <w:style w:type="paragraph" w:customStyle="1" w:styleId="22557AED4458424484317581DF5C6079">
    <w:name w:val="22557AED4458424484317581DF5C6079"/>
    <w:rsid w:val="00462B39"/>
  </w:style>
  <w:style w:type="paragraph" w:customStyle="1" w:styleId="7367A9A3DAC54FA29E9E904C3BAE81A7">
    <w:name w:val="7367A9A3DAC54FA29E9E904C3BAE81A7"/>
    <w:rsid w:val="00CE3C53"/>
  </w:style>
  <w:style w:type="paragraph" w:customStyle="1" w:styleId="5A6611BD2626460687B43A3C50A3DD33">
    <w:name w:val="5A6611BD2626460687B43A3C50A3DD33"/>
    <w:rsid w:val="00CE3C53"/>
  </w:style>
  <w:style w:type="paragraph" w:customStyle="1" w:styleId="4A5B9839A1904EB5AB1F8002791209E1">
    <w:name w:val="4A5B9839A1904EB5AB1F8002791209E1"/>
    <w:rsid w:val="00CE3C53"/>
  </w:style>
  <w:style w:type="paragraph" w:customStyle="1" w:styleId="2F9F417E891442328C108A99C000FF19">
    <w:name w:val="2F9F417E891442328C108A99C000FF19"/>
    <w:rsid w:val="00CE3C53"/>
  </w:style>
  <w:style w:type="paragraph" w:customStyle="1" w:styleId="3F2FEC9BB13743F981A932C9159A0123">
    <w:name w:val="3F2FEC9BB13743F981A932C9159A0123"/>
    <w:rsid w:val="00CE3C53"/>
  </w:style>
  <w:style w:type="paragraph" w:customStyle="1" w:styleId="15544ED0FF2646AAA1C0DA6559740E15">
    <w:name w:val="15544ED0FF2646AAA1C0DA6559740E15"/>
    <w:rsid w:val="00CE3C53"/>
  </w:style>
  <w:style w:type="paragraph" w:customStyle="1" w:styleId="4367D407190F4147909E414B282AEF16">
    <w:name w:val="4367D407190F4147909E414B282AEF16"/>
    <w:rsid w:val="007658D0"/>
  </w:style>
  <w:style w:type="paragraph" w:customStyle="1" w:styleId="96901C04B06749E8AFE9E041C53FF58E">
    <w:name w:val="96901C04B06749E8AFE9E041C53FF58E"/>
    <w:rsid w:val="007658D0"/>
  </w:style>
  <w:style w:type="paragraph" w:customStyle="1" w:styleId="0C40FBD1143A484D881C0C8677422421">
    <w:name w:val="0C40FBD1143A484D881C0C8677422421"/>
    <w:rsid w:val="007658D0"/>
  </w:style>
  <w:style w:type="paragraph" w:customStyle="1" w:styleId="D1F515D9BBA84A41AA4A73BBD46A4756">
    <w:name w:val="D1F515D9BBA84A41AA4A73BBD46A4756"/>
    <w:rsid w:val="00120EF8"/>
  </w:style>
  <w:style w:type="paragraph" w:customStyle="1" w:styleId="48363F18516440D0A97C9CD0CCD6A227">
    <w:name w:val="48363F18516440D0A97C9CD0CCD6A227"/>
    <w:rsid w:val="00120EF8"/>
  </w:style>
  <w:style w:type="paragraph" w:customStyle="1" w:styleId="4C2DC344289948319F76712DACE7AD7E">
    <w:name w:val="4C2DC344289948319F76712DACE7AD7E"/>
    <w:rsid w:val="00120EF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5775F1-39C0-4215-9169-DF66CF1DB8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16.01.2024 Шаблон документация о закупке (конкурс;ЭФ,СМСП).dotx</Template>
  <TotalTime>286</TotalTime>
  <Pages>1</Pages>
  <Words>8489</Words>
  <Characters>48388</Characters>
  <Application>Microsoft Office Word</Application>
  <DocSecurity>0</DocSecurity>
  <Lines>403</Lines>
  <Paragraphs>113</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56764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Администратор</dc:creator>
  <cp:keywords>Шаблон; Шаблон документации о закупке; Конкурс; ЭФ</cp:keywords>
  <dc:description/>
  <cp:lastModifiedBy>Sharymova Irina</cp:lastModifiedBy>
  <cp:revision>107</cp:revision>
  <cp:lastPrinted>2024-04-24T06:03:00Z</cp:lastPrinted>
  <dcterms:created xsi:type="dcterms:W3CDTF">2024-02-19T06:42:00Z</dcterms:created>
  <dcterms:modified xsi:type="dcterms:W3CDTF">2024-04-24T06:03:00Z</dcterms:modified>
  <cp:category>Шаблоны</cp:category>
</cp:coreProperties>
</file>